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F84" w:rsidRDefault="005B5F84" w:rsidP="000E5F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br/>
        <w:t>Муниципальное бюджетное учреждение дополнительного образова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ния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«Центр внешкольной работы»   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Аксубаевского муниципального района          </w:t>
      </w:r>
    </w:p>
    <w:p w:rsidR="005B5F84" w:rsidRDefault="005B5F84" w:rsidP="000E5F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0E5F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0E5F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0E5FE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Принята на заседании                                                                                 «Утверждаю»:</w:t>
      </w:r>
    </w:p>
    <w:p w:rsidR="005B5F84" w:rsidRDefault="005B5F84" w:rsidP="000E5FE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Педагогического совета                                                               директор МБУ ДО «ЦВР»</w:t>
      </w:r>
    </w:p>
    <w:p w:rsidR="005B5F84" w:rsidRDefault="005B5F84" w:rsidP="000E5FE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29 августа 2024 года                                                                     ________А.В.Егоров</w:t>
      </w:r>
    </w:p>
    <w:p w:rsidR="005B5F84" w:rsidRPr="00FA23CB" w:rsidRDefault="005B5F84" w:rsidP="000E5FE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Протокол №1                                                                                        29 августа 2024 года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0E5FE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A23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Дополнительная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A23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общеобразовательная  общеразвивающая программа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художественно</w:t>
      </w:r>
      <w:r w:rsidRPr="00FA23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 направленности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A23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«Театр и дети»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Возраст обучающихся: 7 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>-14 лет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Срок реализации: 3 года</w:t>
      </w: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Автор-составитель:</w:t>
      </w: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Посредникова Елена Александровна,</w:t>
      </w: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педагог дополнительного образования                                                                                         </w:t>
      </w:r>
    </w:p>
    <w:p w:rsidR="005B5F84" w:rsidRPr="00FA23CB" w:rsidRDefault="005B5F84" w:rsidP="00FA2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пгт Аксубаево </w:t>
      </w:r>
    </w:p>
    <w:p w:rsidR="005B5F84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555C4A" w:rsidRDefault="005B5F84" w:rsidP="008C6369">
      <w:pPr>
        <w:shd w:val="clear" w:color="auto" w:fill="FFFFFF"/>
        <w:spacing w:after="0" w:line="240" w:lineRule="auto"/>
        <w:ind w:left="50" w:firstLine="51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5C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Оглавление</w:t>
      </w:r>
    </w:p>
    <w:p w:rsidR="005B5F84" w:rsidRPr="00A96E5C" w:rsidRDefault="005B5F84" w:rsidP="008C6369">
      <w:pPr>
        <w:shd w:val="clear" w:color="auto" w:fill="FFFFFF"/>
        <w:spacing w:after="0" w:line="240" w:lineRule="auto"/>
        <w:ind w:left="50" w:firstLine="51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A96E5C" w:rsidRDefault="005B5F84" w:rsidP="008C6369">
      <w:pPr>
        <w:shd w:val="clear" w:color="auto" w:fill="FFFFFF"/>
        <w:spacing w:after="0" w:line="360" w:lineRule="auto"/>
        <w:ind w:left="50" w:firstLine="51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A96E5C" w:rsidRDefault="005B5F84" w:rsidP="008C6369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5B5F84" w:rsidRPr="00A96E5C" w:rsidRDefault="005B5F84" w:rsidP="008C6369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Учебные планы (по годам обучения)</w:t>
      </w:r>
    </w:p>
    <w:p w:rsidR="005B5F84" w:rsidRPr="00A96E5C" w:rsidRDefault="005B5F84" w:rsidP="008C6369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Содержание учебных планов (по годам обучения)</w:t>
      </w:r>
    </w:p>
    <w:p w:rsidR="005B5F84" w:rsidRPr="00A96E5C" w:rsidRDefault="005B5F84" w:rsidP="008C6369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Методическое, дидактическое и материально-техническое обеспечение реализации программы</w:t>
      </w:r>
    </w:p>
    <w:p w:rsidR="005B5F84" w:rsidRPr="00A96E5C" w:rsidRDefault="005B5F84" w:rsidP="006E09D2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9D2">
        <w:rPr>
          <w:rFonts w:ascii="Times New Roman" w:hAnsi="Times New Roman" w:cs="Times New Roman"/>
          <w:sz w:val="24"/>
          <w:szCs w:val="24"/>
          <w:lang w:eastAsia="ru-RU"/>
        </w:rPr>
        <w:t>Распределение форм и методов по годам и темам  программы:</w:t>
      </w:r>
      <w:r w:rsidRPr="00A96E5C">
        <w:rPr>
          <w:rFonts w:ascii="Times New Roman" w:hAnsi="Times New Roman" w:cs="Times New Roman"/>
          <w:sz w:val="24"/>
          <w:szCs w:val="24"/>
          <w:lang w:eastAsia="ru-RU"/>
        </w:rPr>
        <w:t>Список литературы</w:t>
      </w:r>
    </w:p>
    <w:p w:rsidR="005B5F84" w:rsidRDefault="005B5F84" w:rsidP="008C6369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Ожидаемые результаты</w:t>
      </w:r>
    </w:p>
    <w:p w:rsidR="005B5F84" w:rsidRDefault="005B5F84" w:rsidP="008C6369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Список литературы</w:t>
      </w:r>
    </w:p>
    <w:p w:rsidR="005B5F84" w:rsidRPr="00A96E5C" w:rsidRDefault="005B5F84" w:rsidP="008C6369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Приложение – Календарный учебный график (на каждый год обучения)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F84" w:rsidRPr="00FA23CB" w:rsidRDefault="005B5F84" w:rsidP="00FA23C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театрального искусства – массовость, зрелищность, синтетичность – предполагают ряд богатых возможностей, как в развивающе-эстетическом воспитании детей, так и в организации их досуга. </w:t>
      </w:r>
      <w:r w:rsidRPr="00FA23CB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Театр - симбиоз многих искусств, вступающих во взаимодействие друг </w:t>
      </w:r>
      <w:r w:rsidRPr="00FA23CB">
        <w:rPr>
          <w:rFonts w:ascii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с другом. Поэтому занятия в театральном коллективе сочетаются с занятиями </w:t>
      </w:r>
      <w:r w:rsidRPr="00FA23CB"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>танцем, музыкой, изобразительным искусством и прикладными ремесла</w:t>
      </w:r>
      <w:r w:rsidRPr="00FA23CB"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FA23CB">
        <w:rPr>
          <w:rFonts w:ascii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ми.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Программа «Театр и дети» учитывает эти особенности общения с театром и рассматривает их как возможность воспитывать зрительскую и исполнительскую культуру. Она адресована руководителям творческих объединений школ, педагогам дополнительного образования по художественно-эстетическому направлению.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A23C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.1. Актуальность программы: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</w:t>
      </w:r>
      <w:r w:rsidRPr="00FA23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заключается в том, что через знакомство и приобщение детей к театральному искусству обеспечивается совершенствование процесса развития  и осуществляется подъем духовно-нравственной культуры обучающихся. </w:t>
      </w:r>
    </w:p>
    <w:p w:rsidR="005B5F84" w:rsidRPr="00FA23CB" w:rsidRDefault="005B5F84" w:rsidP="00FA23CB">
      <w:pPr>
        <w:shd w:val="clear" w:color="auto" w:fill="FFFFFF"/>
        <w:spacing w:after="0" w:line="240" w:lineRule="auto"/>
        <w:ind w:right="5" w:firstLine="540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Театр - искусство коллективное, и творцом в театральном искусстве яв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softHyphen/>
      </w:r>
      <w:r w:rsidRPr="00FA23CB">
        <w:rPr>
          <w:rFonts w:ascii="Times New Roman" w:hAnsi="Times New Roman" w:cs="Times New Roman"/>
          <w:spacing w:val="-6"/>
          <w:sz w:val="24"/>
          <w:szCs w:val="24"/>
          <w:lang w:eastAsia="ru-RU"/>
        </w:rPr>
        <w:t>ляется не отдельно взятый человек, а коллектив, творческий ансамбль, который,</w:t>
      </w:r>
      <w:r w:rsidRPr="00FA23CB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 по сути, и есть автор спектакля. Посему процесс его коллективной 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>подготовки, где у каждого воспитанника - своя творческая задача, дает ре</w:t>
      </w:r>
      <w:r w:rsidRPr="00FA23CB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бятам возможность заявить о себе и приобщиться к коллективному делу. Поэтому это направление художественного творчества вызывает вполне закономерный интерес у детей.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В основе программы лежит идея  использования потенциала театральной педагогики, позволяющей развивать личность ребенка, оптимизировать процесс развития речи, голоса, чувства ритма, пластики движений.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Новизна</w:t>
      </w:r>
      <w:r w:rsidRPr="00FA23C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образовательной программы «Театр и дети</w:t>
      </w:r>
      <w:r w:rsidRPr="00FA23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в синтезе</w:t>
      </w:r>
      <w:r w:rsidRPr="00FA23CB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типовых образовательных программ по всеобщему  и специальному театральному образованию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  и современных образовательных технологий Щурковой Н.Е. «Программа воспитания школьника» (культурологическое направление в воспитательной деятельности педагога); А.В. Луценко, А.Б. Никитина,  С.В. Клубков, М.А. Зиновьева «Основные принципы и направления работы с театральным коллективом»»; Е.А. Иванова «Театральная студия» (программа дополнительного образования творческого объединения);  И.С. Козлова «Театральные технологии, обеспечивающие интеграцию воспитания и образования на уроке и во внеурочной деятельности»; Г.Н.Токарев, С.П. Батосская (методическое пособие  в помощь начинающим руководителям театральной студии).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FA23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.2. Отличительная  особенность программы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Отличительная  особенность программы «Театр и дети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>» в том, что учебно-воспитательный процесс осуществляется через различные направления работы: воспитание основ зрительской культуры, развитие навыков исполнительской деятельности, накопление знаний о театре, которые переплетаются, дополняются друг в друге, взаимно отражаются, что способствует формированию нравственных качеств у воспитанников объединения.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Программа способствует подъему духовно-нравственной культуры и отвечает запросам различных социальных групп нашего общества, обеспечивает совершенствование процесса развития и воспитания детей. Выбор  профессии не является конечным результатом программы, но даёт возможность обучить детей профессиональным навыкам, предоставляет условия для проведения педагогом профориентационной работы.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A96E5C" w:rsidRDefault="005B5F84" w:rsidP="008C636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1.3. </w:t>
      </w:r>
      <w:r w:rsidRPr="00A96E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Особенности  возрастной группы детей, которым адресована программа</w:t>
      </w:r>
    </w:p>
    <w:p w:rsidR="005B5F84" w:rsidRPr="00A96E5C" w:rsidRDefault="005B5F84" w:rsidP="008C6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Программа рассчи</w:t>
      </w:r>
      <w:r>
        <w:rPr>
          <w:rFonts w:ascii="Times New Roman" w:hAnsi="Times New Roman" w:cs="Times New Roman"/>
          <w:sz w:val="24"/>
          <w:szCs w:val="24"/>
          <w:lang w:eastAsia="ru-RU"/>
        </w:rPr>
        <w:t>тана на контингент учащихся с  7- 14 лет</w:t>
      </w:r>
      <w:r w:rsidRPr="00A96E5C">
        <w:rPr>
          <w:rFonts w:ascii="Times New Roman" w:hAnsi="Times New Roman" w:cs="Times New Roman"/>
          <w:sz w:val="24"/>
          <w:szCs w:val="24"/>
          <w:lang w:eastAsia="ru-RU"/>
        </w:rPr>
        <w:t xml:space="preserve">. Работая в коллективе школьников, мы  строим воспитательную работу с учетом возрастных особенностей детей. </w:t>
      </w:r>
    </w:p>
    <w:p w:rsidR="005B5F84" w:rsidRPr="00A96E5C" w:rsidRDefault="005B5F84" w:rsidP="008C6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Форма реализации программы – очная.</w:t>
      </w:r>
    </w:p>
    <w:p w:rsidR="005B5F84" w:rsidRDefault="005B5F84" w:rsidP="008C63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96E5C">
        <w:rPr>
          <w:rFonts w:ascii="Times New Roman" w:hAnsi="Times New Roman" w:cs="Times New Roman"/>
          <w:sz w:val="24"/>
          <w:szCs w:val="24"/>
          <w:lang w:eastAsia="ru-RU"/>
        </w:rPr>
        <w:t>Уровень сложности программы – базовый.</w:t>
      </w:r>
    </w:p>
    <w:p w:rsidR="005B5F84" w:rsidRDefault="005B5F84" w:rsidP="008C63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8C63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.4. Цели и задачи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Главная цель программы</w:t>
      </w:r>
      <w:r w:rsidRPr="00FA23CB">
        <w:rPr>
          <w:rFonts w:ascii="Times New Roman" w:hAnsi="Times New Roman" w:cs="Times New Roman"/>
          <w:sz w:val="24"/>
          <w:szCs w:val="24"/>
        </w:rPr>
        <w:t xml:space="preserve"> – создать условия для воспитания нравственных качеств личности воспитанников, творческих умений и навыков средствами театрального искусства, организации  их досуга путем вовлечения в театральную деятельность.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Задачи программы</w:t>
      </w:r>
      <w:r w:rsidRPr="00FA23CB">
        <w:rPr>
          <w:rFonts w:ascii="Times New Roman" w:hAnsi="Times New Roman" w:cs="Times New Roman"/>
          <w:sz w:val="24"/>
          <w:szCs w:val="24"/>
        </w:rPr>
        <w:t>: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формированию: </w:t>
      </w:r>
    </w:p>
    <w:p w:rsidR="005B5F84" w:rsidRPr="00FA23CB" w:rsidRDefault="005B5F84" w:rsidP="008C6369">
      <w:pPr>
        <w:numPr>
          <w:ilvl w:val="0"/>
          <w:numId w:val="34"/>
        </w:num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необходимых представлений о театральном искусстве;</w:t>
      </w:r>
    </w:p>
    <w:p w:rsidR="005B5F84" w:rsidRPr="00FA23CB" w:rsidRDefault="005B5F84" w:rsidP="008C6369">
      <w:pPr>
        <w:numPr>
          <w:ilvl w:val="0"/>
          <w:numId w:val="34"/>
        </w:num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актерских способностей – умение взаимодействовать с партнером, создавать образ героя, работать над ролью; </w:t>
      </w:r>
    </w:p>
    <w:p w:rsidR="005B5F84" w:rsidRPr="00FA23CB" w:rsidRDefault="005B5F84" w:rsidP="008C6369">
      <w:pPr>
        <w:numPr>
          <w:ilvl w:val="0"/>
          <w:numId w:val="34"/>
        </w:num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речевой культуры ребенка при помощи специальных заданий и упражнений на постановку дыхания, дикции, интонации;</w:t>
      </w:r>
    </w:p>
    <w:p w:rsidR="005B5F84" w:rsidRPr="00FA23CB" w:rsidRDefault="005B5F84" w:rsidP="008C6369">
      <w:pPr>
        <w:numPr>
          <w:ilvl w:val="0"/>
          <w:numId w:val="34"/>
        </w:num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практических навыков пластической выразительности с учетом индивидуальных физических возможностей ребенка;</w:t>
      </w:r>
    </w:p>
    <w:p w:rsidR="005B5F84" w:rsidRPr="008C6369" w:rsidRDefault="005B5F84" w:rsidP="008C6369">
      <w:pPr>
        <w:pStyle w:val="ListParagraph"/>
        <w:numPr>
          <w:ilvl w:val="0"/>
          <w:numId w:val="34"/>
        </w:num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sz w:val="24"/>
          <w:szCs w:val="24"/>
        </w:rPr>
        <w:t xml:space="preserve">способствовать развитию: </w:t>
      </w:r>
    </w:p>
    <w:p w:rsidR="005B5F84" w:rsidRPr="00FA23CB" w:rsidRDefault="005B5F84" w:rsidP="008C636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интереса к специальным знаниям по теории и истории театрального искусства;</w:t>
      </w:r>
    </w:p>
    <w:p w:rsidR="005B5F84" w:rsidRPr="00FA23CB" w:rsidRDefault="005B5F84" w:rsidP="008C636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творческой активности через индивидуальное раскрытие способностей каждого ребёнка;</w:t>
      </w:r>
    </w:p>
    <w:p w:rsidR="005B5F84" w:rsidRPr="00FA23CB" w:rsidRDefault="005B5F84" w:rsidP="008C636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эстетического восприятия, художественного вкуса, творческого воображения;</w:t>
      </w:r>
    </w:p>
    <w:p w:rsidR="005B5F84" w:rsidRPr="008C6369" w:rsidRDefault="005B5F84" w:rsidP="008C6369">
      <w:pPr>
        <w:pStyle w:val="ListParagraph"/>
        <w:numPr>
          <w:ilvl w:val="0"/>
          <w:numId w:val="34"/>
        </w:num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sz w:val="24"/>
          <w:szCs w:val="24"/>
        </w:rPr>
        <w:t>создать  условия воспитания:</w:t>
      </w:r>
    </w:p>
    <w:p w:rsidR="005B5F84" w:rsidRPr="00FA23CB" w:rsidRDefault="005B5F84" w:rsidP="008C636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воспитание эстетического вкуса, исполнительской культуры;</w:t>
      </w:r>
    </w:p>
    <w:p w:rsidR="005B5F84" w:rsidRPr="00FA23CB" w:rsidRDefault="005B5F84" w:rsidP="008C636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творческой активности подростка, ценящей в себе и других такие качества, как доброжелательность, трудолюбие, уважение к творчеству других;</w:t>
      </w:r>
    </w:p>
    <w:p w:rsidR="005B5F84" w:rsidRPr="00FA23CB" w:rsidRDefault="005B5F84" w:rsidP="008C636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духовно-нравственное и художественно-эстетическое воспитание средствами традиционной народной и мировой культуры.</w:t>
      </w:r>
    </w:p>
    <w:p w:rsidR="005B5F84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Программа «Театр и дети» строится на следующих концептуальных принципах</w:t>
      </w:r>
      <w:r w:rsidRPr="00FA23CB">
        <w:rPr>
          <w:rFonts w:ascii="Times New Roman" w:hAnsi="Times New Roman" w:cs="Times New Roman"/>
          <w:sz w:val="24"/>
          <w:szCs w:val="24"/>
        </w:rPr>
        <w:t>: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Принцип успеха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. Каждый ребенок должен чувствовать успех в какой-либо сфере деятельности. Это ведет к формированию позитивной «Я-концепции» и признанию себя как уникальной составляющей окружающего мира.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  <w:u w:val="single"/>
        </w:rPr>
        <w:t>Принцип динамики</w:t>
      </w:r>
      <w:r w:rsidRPr="00FA23CB">
        <w:rPr>
          <w:rFonts w:ascii="Times New Roman" w:hAnsi="Times New Roman" w:cs="Times New Roman"/>
          <w:sz w:val="24"/>
          <w:szCs w:val="24"/>
        </w:rPr>
        <w:t>. Предоставить ребенку возможность активного поиска и освоения объектов интереса, собственного места в творческой деятельности, заниматься тем, что нравиться.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  <w:u w:val="single"/>
        </w:rPr>
        <w:t>Принцип демократии</w:t>
      </w:r>
      <w:r w:rsidRPr="00FA23CB">
        <w:rPr>
          <w:rFonts w:ascii="Times New Roman" w:hAnsi="Times New Roman" w:cs="Times New Roman"/>
          <w:sz w:val="24"/>
          <w:szCs w:val="24"/>
        </w:rPr>
        <w:t>. Добровольная ориентация на получение знаний конкретно выбранной деятельности; обсуждение выбора совместной деятельности в коллективе на предстоящий учебный год.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  <w:u w:val="single"/>
        </w:rPr>
        <w:t>Принцип доступности</w:t>
      </w:r>
      <w:r w:rsidRPr="00FA23CB">
        <w:rPr>
          <w:rFonts w:ascii="Times New Roman" w:hAnsi="Times New Roman" w:cs="Times New Roman"/>
          <w:sz w:val="24"/>
          <w:szCs w:val="24"/>
        </w:rPr>
        <w:t>. Обучение и воспитание строится с учетом возрастных и индивидуальных  возможностей подростков, без интеллектуальных, физических и моральных перегрузок.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  <w:u w:val="single"/>
        </w:rPr>
        <w:t>Принцип наглядности</w:t>
      </w:r>
      <w:r w:rsidRPr="00FA23CB">
        <w:rPr>
          <w:rFonts w:ascii="Times New Roman" w:hAnsi="Times New Roman" w:cs="Times New Roman"/>
          <w:sz w:val="24"/>
          <w:szCs w:val="24"/>
        </w:rPr>
        <w:t xml:space="preserve">. В  учебной деятельности используются разнообразные иллюстрации, видеокассеты, аудиокассеты, грамзаписи.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  <w:u w:val="single"/>
        </w:rPr>
        <w:t>Принцип систематичности и последовательности</w:t>
      </w:r>
      <w:r w:rsidRPr="00FA23CB">
        <w:rPr>
          <w:rFonts w:ascii="Times New Roman" w:hAnsi="Times New Roman" w:cs="Times New Roman"/>
          <w:sz w:val="24"/>
          <w:szCs w:val="24"/>
        </w:rPr>
        <w:t>. Систематичность и последовательность осуществляется как в проведении занятий, так в самостоятельной работе  воспитанников. Этот принцип позволяет за меньшее время добиться больших результатов.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Программа «Театр и дети» включает несколько основных разделов:</w:t>
      </w:r>
    </w:p>
    <w:p w:rsidR="005B5F84" w:rsidRPr="00FA23CB" w:rsidRDefault="005B5F84" w:rsidP="00FA23CB">
      <w:pPr>
        <w:numPr>
          <w:ilvl w:val="0"/>
          <w:numId w:val="2"/>
        </w:num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История театра. Театр как вид искусства.</w:t>
      </w:r>
    </w:p>
    <w:p w:rsidR="005B5F84" w:rsidRPr="00FA23CB" w:rsidRDefault="005B5F84" w:rsidP="00FA23CB">
      <w:pPr>
        <w:numPr>
          <w:ilvl w:val="0"/>
          <w:numId w:val="2"/>
        </w:num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Актерская грамота.</w:t>
      </w:r>
    </w:p>
    <w:p w:rsidR="005B5F84" w:rsidRPr="00FA23CB" w:rsidRDefault="005B5F84" w:rsidP="00FA23CB">
      <w:pPr>
        <w:numPr>
          <w:ilvl w:val="0"/>
          <w:numId w:val="2"/>
        </w:num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Художественное чтение.</w:t>
      </w:r>
    </w:p>
    <w:p w:rsidR="005B5F84" w:rsidRPr="00FA23CB" w:rsidRDefault="005B5F84" w:rsidP="00FA23CB">
      <w:pPr>
        <w:numPr>
          <w:ilvl w:val="0"/>
          <w:numId w:val="2"/>
        </w:num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Сценическое движение.</w:t>
      </w:r>
    </w:p>
    <w:p w:rsidR="005B5F84" w:rsidRPr="00FA23CB" w:rsidRDefault="005B5F84" w:rsidP="00FA23CB">
      <w:pPr>
        <w:numPr>
          <w:ilvl w:val="0"/>
          <w:numId w:val="2"/>
        </w:num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Работа над пьесой.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Занятия театрального кружка состоят из теоретической и практической частей. Теоретическая часть включает краткие сведения о развитии театрального искусства, цикл познавательных бесед о жизни и творчестве великих мастеров театра, беседы о красоте вокруг нас, профессиональной ориентации школьников. Практическая часть работы направлена на получение навыков актерского мастерства.</w:t>
      </w:r>
    </w:p>
    <w:p w:rsidR="005B5F84" w:rsidRPr="00FA23CB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8C6369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.5. Возраст детей, участвующих в  реализации программы</w:t>
      </w:r>
    </w:p>
    <w:p w:rsidR="005B5F84" w:rsidRPr="00FA23CB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Количество детей в группах – 15 человек. Рекомендуемый возраст детей от 7-14 лет. </w:t>
      </w:r>
    </w:p>
    <w:p w:rsidR="005B5F84" w:rsidRPr="00FA23CB" w:rsidRDefault="005B5F84" w:rsidP="00FA23CB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Согласно Приложения №3 к СанПиНу 2.4.4.1251-03 рекомендуемый режим занятий по программе таков: 45 минут занятий, 10 минут перерыв, 45 минут занятий.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Занятия в группах проводятся: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1 год обучении -2 раза в неделю по 2 часа, всего 144 ч.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2 и 3 год обучения 3 раза в неделю по 2 часа, всего по 216 ч.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Уровень подготовки детей при приеме в группу следующий:</w:t>
      </w:r>
    </w:p>
    <w:p w:rsidR="005B5F84" w:rsidRPr="008C6369" w:rsidRDefault="005B5F84" w:rsidP="008C6369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sz w:val="24"/>
          <w:szCs w:val="24"/>
        </w:rPr>
        <w:t>дети должны иметь навык беглого чтения текста, основы выразительного чтения;</w:t>
      </w:r>
    </w:p>
    <w:p w:rsidR="005B5F84" w:rsidRPr="008C6369" w:rsidRDefault="005B5F84" w:rsidP="008C6369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sz w:val="24"/>
          <w:szCs w:val="24"/>
        </w:rPr>
        <w:t>должны представлять формы работы актера театра;</w:t>
      </w:r>
    </w:p>
    <w:p w:rsidR="005B5F84" w:rsidRPr="008C6369" w:rsidRDefault="005B5F84" w:rsidP="008C6369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sz w:val="24"/>
          <w:szCs w:val="24"/>
        </w:rPr>
        <w:t>должны знать основы быстрого запоминания, уметь оперировать памятью.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Уровень подготовленности определяется собеседованием и проведением ряда упражнений на выразительность чтения.</w:t>
      </w:r>
    </w:p>
    <w:p w:rsidR="005B5F84" w:rsidRPr="00FA23CB" w:rsidRDefault="005B5F84" w:rsidP="00FA23C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Для полноценной реализации данной программы необходимы определенные условия работы: возможность использования на занятиях элементы театрального костюма, реквизита, декораций. Для спектакля необходимы: сценическая площадка, репетиционный зал, выносной свет, аппаратура для музыкального оформления;  театральные костюмы, пастиж, грим, парики. </w:t>
      </w:r>
    </w:p>
    <w:p w:rsidR="005B5F84" w:rsidRPr="00FA23CB" w:rsidRDefault="005B5F84" w:rsidP="00FA23C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Pr="00FA23CB" w:rsidRDefault="005B5F84" w:rsidP="00FA23C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FA23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.6. Технические средства для реализации программы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</w:p>
    <w:p w:rsidR="005B5F84" w:rsidRPr="00FA23CB" w:rsidRDefault="005B5F84" w:rsidP="00FA23C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Телевизор, видеомагнитофон, </w:t>
      </w:r>
      <w:r w:rsidRPr="00FA23CB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 , компьютер, диски с записью сказок и постановок.</w:t>
      </w:r>
    </w:p>
    <w:p w:rsidR="005B5F84" w:rsidRPr="00FA23CB" w:rsidRDefault="005B5F84" w:rsidP="00FA23CB">
      <w:pPr>
        <w:tabs>
          <w:tab w:val="left" w:pos="709"/>
        </w:tabs>
        <w:spacing w:after="12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Для успешной реализации программы разработаны и применяются следующие дидактические материалы:</w:t>
      </w:r>
    </w:p>
    <w:p w:rsidR="005B5F84" w:rsidRPr="00FA23CB" w:rsidRDefault="005B5F84" w:rsidP="00FA23CB">
      <w:pPr>
        <w:tabs>
          <w:tab w:val="left" w:pos="709"/>
        </w:tabs>
        <w:spacing w:after="120" w:line="240" w:lineRule="auto"/>
        <w:ind w:left="283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иллюстративный и демонстрационный материал:</w:t>
      </w:r>
    </w:p>
    <w:p w:rsidR="005B5F84" w:rsidRPr="00FA23CB" w:rsidRDefault="005B5F84" w:rsidP="00FA23CB">
      <w:pPr>
        <w:numPr>
          <w:ilvl w:val="0"/>
          <w:numId w:val="6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иллюстративный материал к теме «Путешествие по линии времени»; </w:t>
      </w:r>
    </w:p>
    <w:p w:rsidR="005B5F84" w:rsidRPr="00FA23CB" w:rsidRDefault="005B5F84" w:rsidP="00FA23CB">
      <w:pPr>
        <w:numPr>
          <w:ilvl w:val="0"/>
          <w:numId w:val="6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иллюстрации, репродукции к темам по истории театра; </w:t>
      </w:r>
    </w:p>
    <w:p w:rsidR="005B5F84" w:rsidRPr="00FA23CB" w:rsidRDefault="005B5F84" w:rsidP="00FA23CB">
      <w:pPr>
        <w:numPr>
          <w:ilvl w:val="0"/>
          <w:numId w:val="6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иллюстрации по темам  «Сценический костюм», «Театральный грим», «Сценография».</w:t>
      </w:r>
    </w:p>
    <w:p w:rsidR="005B5F84" w:rsidRPr="00FA23CB" w:rsidRDefault="005B5F84" w:rsidP="00FA23CB">
      <w:pPr>
        <w:numPr>
          <w:ilvl w:val="0"/>
          <w:numId w:val="6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таблицы, схемы «Изготовление декораций».</w:t>
      </w:r>
    </w:p>
    <w:p w:rsidR="005B5F84" w:rsidRPr="00FA23CB" w:rsidRDefault="005B5F84" w:rsidP="00FA23CB">
      <w:pPr>
        <w:tabs>
          <w:tab w:val="left" w:pos="709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раздаточный материал:</w:t>
      </w:r>
    </w:p>
    <w:p w:rsidR="005B5F84" w:rsidRPr="00FA23CB" w:rsidRDefault="005B5F84" w:rsidP="00FA23CB">
      <w:pPr>
        <w:numPr>
          <w:ilvl w:val="0"/>
          <w:numId w:val="7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карточки с упражнениями по теме  «Практическая работа над голосом»;</w:t>
      </w:r>
    </w:p>
    <w:p w:rsidR="005B5F84" w:rsidRPr="00FA23CB" w:rsidRDefault="005B5F84" w:rsidP="00FA23CB">
      <w:pPr>
        <w:numPr>
          <w:ilvl w:val="0"/>
          <w:numId w:val="7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карточки с заданиями к разделу «История театра»;</w:t>
      </w:r>
    </w:p>
    <w:p w:rsidR="005B5F84" w:rsidRPr="00FA23CB" w:rsidRDefault="005B5F84" w:rsidP="00FA23CB">
      <w:pPr>
        <w:numPr>
          <w:ilvl w:val="0"/>
          <w:numId w:val="7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вспомогательные таблицы.</w:t>
      </w: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материалы для проверки освоения программы:</w:t>
      </w:r>
    </w:p>
    <w:p w:rsidR="005B5F84" w:rsidRPr="00FA23CB" w:rsidRDefault="005B5F84" w:rsidP="00FA23CB">
      <w:pPr>
        <w:numPr>
          <w:ilvl w:val="0"/>
          <w:numId w:val="8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карточки с заданиями для  занятий-зачётов, экзамена-выступления по разделам программы;</w:t>
      </w:r>
    </w:p>
    <w:p w:rsidR="005B5F84" w:rsidRPr="00FA23CB" w:rsidRDefault="005B5F84" w:rsidP="00FA23CB">
      <w:pPr>
        <w:numPr>
          <w:ilvl w:val="0"/>
          <w:numId w:val="8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творческие задания;</w:t>
      </w:r>
    </w:p>
    <w:p w:rsidR="005B5F84" w:rsidRPr="00FA23CB" w:rsidRDefault="005B5F84" w:rsidP="00FA23CB">
      <w:pPr>
        <w:numPr>
          <w:ilvl w:val="0"/>
          <w:numId w:val="8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тесты по разделу «История театра».</w:t>
      </w:r>
    </w:p>
    <w:p w:rsidR="005B5F84" w:rsidRPr="00FA23CB" w:rsidRDefault="005B5F84" w:rsidP="00FA23CB">
      <w:pPr>
        <w:numPr>
          <w:ilvl w:val="0"/>
          <w:numId w:val="8"/>
        </w:numPr>
        <w:tabs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кроссворды, викторины и др.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8C63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.7. Сроки и этапы реализации программы</w:t>
      </w:r>
    </w:p>
    <w:p w:rsidR="005B5F84" w:rsidRPr="00FA23CB" w:rsidRDefault="005B5F84" w:rsidP="00FA2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Срок реализации программы – </w:t>
      </w:r>
      <w:r w:rsidRPr="008C636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 года.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Выполнение программы рассчитано на 144 учебных часа (1-й год обучения) и на 216 учебных часов (2-й и 3-й год обучения).</w:t>
      </w:r>
    </w:p>
    <w:p w:rsidR="005B5F84" w:rsidRPr="00FA23CB" w:rsidRDefault="005B5F84" w:rsidP="00FA23CB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Образовательный процесс построен как последовательный переход воспитанника от одной ступени мастерства к другой.</w:t>
      </w: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Каждая ступень представляет собой определённый уровень образования, отличается особенностью содержания, применяемых педагогических технологий, технических средств обучения, использованием на занятиях дидактического и наглядного материала.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b/>
          <w:bCs/>
          <w:sz w:val="24"/>
          <w:szCs w:val="24"/>
        </w:rPr>
        <w:t>1-й год обучения</w:t>
      </w:r>
      <w:r w:rsidRPr="00FA23CB">
        <w:rPr>
          <w:rFonts w:ascii="Times New Roman" w:hAnsi="Times New Roman" w:cs="Times New Roman"/>
          <w:sz w:val="24"/>
          <w:szCs w:val="24"/>
        </w:rPr>
        <w:t xml:space="preserve"> -  начальная ступень «Первые шаги» - основная цель этой ступени – выявление и развитие общих исполнительских способностей детей, формирование интереса к актерскому творчеству. В  течение первого года воспитанники получают первоначальные знания и умения в области театрального искусства, открывают для себя поведение (действие) как основной материал актерского мастерства, закладывается фундамент для углубленного представления о театре как виде искусства. Основной формой работы на первом этапе  являются театральные игры и упражнения- импровизации.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b/>
          <w:bCs/>
          <w:sz w:val="24"/>
          <w:szCs w:val="24"/>
        </w:rPr>
        <w:t>2-й год обучения</w:t>
      </w:r>
      <w:r w:rsidRPr="00FA23CB">
        <w:rPr>
          <w:rFonts w:ascii="Times New Roman" w:hAnsi="Times New Roman" w:cs="Times New Roman"/>
          <w:sz w:val="24"/>
          <w:szCs w:val="24"/>
        </w:rPr>
        <w:t xml:space="preserve"> – расширенная ступень «Тропинками творчества» – основная цель – углубленное изучение и овладение актерским мастерством с ориентацией на исполнительскую деятельность. В течение второго года обучения происходит закрепление и расширение знаний, полученных на первом этапе, продолжают совершенствоваться выразительность и яркость поведения в  выступлении актера перед зрителем. Формы работы - тренинги, репетиции.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C6369">
        <w:rPr>
          <w:rFonts w:ascii="Times New Roman" w:hAnsi="Times New Roman" w:cs="Times New Roman"/>
          <w:b/>
          <w:bCs/>
          <w:sz w:val="24"/>
          <w:szCs w:val="24"/>
        </w:rPr>
        <w:t>3-й год обучения</w:t>
      </w:r>
      <w:r w:rsidRPr="00FA23CB">
        <w:rPr>
          <w:rFonts w:ascii="Times New Roman" w:hAnsi="Times New Roman" w:cs="Times New Roman"/>
          <w:sz w:val="24"/>
          <w:szCs w:val="24"/>
        </w:rPr>
        <w:t xml:space="preserve"> -  допрофессиональная ступень «Мастерство+Вдохновение» – цель ступени – закрепление и развитие стремления к творческой деятельности, полная самостоятельность в работе, педагог выступает в качестве помощника и консультанта. Третий  год направлен на усвоение более сложного теоретического материала, ориентацию детей на исполнительскую работу и создания «характера» на сцене. Основной формой работы является постановка спектаклей и репетиции.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Построение программы по крупным блокам тем -  «Актёрское мастерство», «Сценическая речь», «По страницам истории театра», «Сценическое движение», «Обучение танцу и искусству танцевальной импровизации» - даёт педагогу возможность вариативно выстраивать работу с детьми. 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В работе по программе принципиально важным является ролевое существование воспитанника на занятиях: он бывает актёром, режиссёром, зрителем.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.8. Основные требования к знаниям и умениям обучающихся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По завершении 1 года обучения обучающиеся будут знать:</w:t>
      </w:r>
    </w:p>
    <w:p w:rsidR="005B5F84" w:rsidRPr="00FA23CB" w:rsidRDefault="005B5F84" w:rsidP="00FA23C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особенности театра как  вида искусства,  иметь представление о видах и жанрах театрального искусства;</w:t>
      </w:r>
    </w:p>
    <w:p w:rsidR="005B5F84" w:rsidRPr="00FA23CB" w:rsidRDefault="005B5F84" w:rsidP="00FA23C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народные истоки театрального искусства;</w:t>
      </w:r>
    </w:p>
    <w:p w:rsidR="005B5F84" w:rsidRPr="00FA23CB" w:rsidRDefault="005B5F84" w:rsidP="00FA23C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художественное чтение как вид исполнительского искусства;</w:t>
      </w:r>
    </w:p>
    <w:p w:rsidR="005B5F84" w:rsidRPr="00FA23CB" w:rsidRDefault="005B5F84" w:rsidP="00FA23C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об основах сценической «лепки» фразы (логика речи).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Будут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5B5F84" w:rsidRPr="00FA23CB" w:rsidRDefault="005B5F84" w:rsidP="00FA23C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активизировать свою фантазию;</w:t>
      </w:r>
    </w:p>
    <w:p w:rsidR="005B5F84" w:rsidRPr="00FA23CB" w:rsidRDefault="005B5F84" w:rsidP="00FA23C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«превращаться», преображаться с помощью изменения своего поведения место, время, ситуацию;</w:t>
      </w:r>
    </w:p>
    <w:p w:rsidR="005B5F84" w:rsidRPr="00FA23CB" w:rsidRDefault="005B5F84" w:rsidP="00FA23C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видеть возможность разного поведения в одних и тех же предлагаемых обстоятельствах;</w:t>
      </w:r>
    </w:p>
    <w:p w:rsidR="005B5F84" w:rsidRPr="00FA23CB" w:rsidRDefault="005B5F84" w:rsidP="00FA23C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коллективно выполнять задания;</w:t>
      </w:r>
    </w:p>
    <w:p w:rsidR="005B5F84" w:rsidRPr="00FA23CB" w:rsidRDefault="005B5F84" w:rsidP="00FA23C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культуру суждений о себе и о других;</w:t>
      </w:r>
    </w:p>
    <w:p w:rsidR="005B5F84" w:rsidRPr="00FA23CB" w:rsidRDefault="005B5F84" w:rsidP="00FA23C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выполнять элементы разных по стилю танцевальных форм.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  Содержание занятия-зачета: открытое занятие, включающее: упражнения на память физических действий и исполнение воспитанниками текста (короткого), демонстрирующего владение «лепкой» фразы.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По завершении 2 года обучения обучающиеся будут знать:</w:t>
      </w:r>
    </w:p>
    <w:p w:rsidR="005B5F84" w:rsidRPr="00FA23CB" w:rsidRDefault="005B5F84" w:rsidP="00FA23C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историю театра  Древней Греции, особенность древнегреческого театра;</w:t>
      </w:r>
    </w:p>
    <w:p w:rsidR="005B5F84" w:rsidRPr="00FA23CB" w:rsidRDefault="005B5F84" w:rsidP="00FA23C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 видах театрального искусства, о взаимосвязи театра с другими видами искусства;</w:t>
      </w:r>
    </w:p>
    <w:p w:rsidR="005B5F84" w:rsidRPr="00FA23CB" w:rsidRDefault="005B5F84" w:rsidP="00FA23C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Будут уметь:</w:t>
      </w:r>
    </w:p>
    <w:p w:rsidR="005B5F84" w:rsidRPr="00FA23CB" w:rsidRDefault="005B5F84" w:rsidP="00FA23C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пользоваться словесными воздействиями, размещать тело в сценическом пространстве;</w:t>
      </w:r>
    </w:p>
    <w:p w:rsidR="005B5F84" w:rsidRPr="00FA23CB" w:rsidRDefault="005B5F84" w:rsidP="00FA23C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Сознательно управлять речеголосовым аппаратом;</w:t>
      </w:r>
    </w:p>
    <w:p w:rsidR="005B5F84" w:rsidRPr="00FA23CB" w:rsidRDefault="005B5F84" w:rsidP="00FA23C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Логично и естественно произнести сложную фразу, небольшой отрывок из заданного текста;</w:t>
      </w:r>
    </w:p>
    <w:p w:rsidR="005B5F84" w:rsidRPr="00FA23CB" w:rsidRDefault="005B5F84" w:rsidP="00FA23C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взаимодействовать с партнером, создавать образ героя, работать над ролью.</w:t>
      </w:r>
    </w:p>
    <w:p w:rsidR="005B5F84" w:rsidRPr="00FA23CB" w:rsidRDefault="005B5F84" w:rsidP="00FA23C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Сочинять, подготавливать и выполнять этюды;</w:t>
      </w:r>
    </w:p>
    <w:p w:rsidR="005B5F84" w:rsidRPr="00FA23CB" w:rsidRDefault="005B5F84" w:rsidP="00FA23C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Анализировать работу свою и товарищей;</w:t>
      </w:r>
    </w:p>
    <w:p w:rsidR="005B5F84" w:rsidRPr="00FA23CB" w:rsidRDefault="005B5F84" w:rsidP="00FA23C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Выполнять основные элементы вальса.</w:t>
      </w:r>
    </w:p>
    <w:p w:rsidR="005B5F84" w:rsidRPr="00FA23CB" w:rsidRDefault="005B5F84" w:rsidP="00FA23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  Содержание занятия-зачета: спектакль или открытое занятие, включающее: упражнения на коллективную согласованность действий и исполнение воспитанниками работ из своего чтецкого репертуара.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Default="005B5F84" w:rsidP="00FA23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По завершении 3 года обучения обучающиеся будут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знать</w:t>
      </w:r>
    </w:p>
    <w:p w:rsidR="005B5F84" w:rsidRPr="00FA23CB" w:rsidRDefault="005B5F84" w:rsidP="00FA23CB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 конфликте в драматическом произведении;</w:t>
      </w:r>
    </w:p>
    <w:p w:rsidR="005B5F84" w:rsidRPr="00FA23CB" w:rsidRDefault="005B5F84" w:rsidP="00FA23CB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 характере и  развитии характера героя в столкновении с другими действующими лицами;</w:t>
      </w:r>
    </w:p>
    <w:p w:rsidR="005B5F84" w:rsidRPr="00FA23CB" w:rsidRDefault="005B5F84" w:rsidP="00FA23CB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 средневековом театре и о трансформации средневекового театра в современных театрализованных празднествах;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</w:rPr>
        <w:t>Будут уметь:</w:t>
      </w:r>
    </w:p>
    <w:p w:rsidR="005B5F84" w:rsidRPr="00FA23CB" w:rsidRDefault="005B5F84" w:rsidP="00FA23C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Использовать и совершенствовать приобретенные умения при решении исполнительских задач;</w:t>
      </w:r>
    </w:p>
    <w:p w:rsidR="005B5F84" w:rsidRPr="00FA23CB" w:rsidRDefault="005B5F84" w:rsidP="00FA23C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Точно соблюдать текст при исполнении;</w:t>
      </w:r>
    </w:p>
    <w:p w:rsidR="005B5F84" w:rsidRPr="00FA23CB" w:rsidRDefault="005B5F84" w:rsidP="00FA23C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Культурно воспринимать реакцию зрителей;</w:t>
      </w:r>
    </w:p>
    <w:p w:rsidR="005B5F84" w:rsidRPr="00FA23CB" w:rsidRDefault="005B5F84" w:rsidP="00FA23C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Самостоятельно работать над ролью, вносить корректировку в исполнение своей роли от спектакля к спектаклю;</w:t>
      </w:r>
    </w:p>
    <w:p w:rsidR="005B5F84" w:rsidRPr="00FA23CB" w:rsidRDefault="005B5F84" w:rsidP="00FA23C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Выполнять основные элементы латиноамериканских танцев.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FA23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.9. Формы, виды  и контроль  реализации программы</w:t>
      </w:r>
    </w:p>
    <w:p w:rsidR="005B5F84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 знаний и умений обучающихся  проводится в форме</w:t>
      </w:r>
      <w:r w:rsidRPr="00FA23CB">
        <w:rPr>
          <w:rFonts w:ascii="Times New Roman" w:hAnsi="Times New Roman" w:cs="Times New Roman"/>
          <w:sz w:val="24"/>
          <w:szCs w:val="24"/>
          <w:lang w:eastAsia="ru-RU"/>
        </w:rPr>
        <w:t xml:space="preserve"> отчётного спектакля, тестирования, рефератов, творческих конкурсов, экзамена.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sz w:val="24"/>
          <w:szCs w:val="24"/>
          <w:lang w:eastAsia="ru-RU"/>
        </w:rPr>
        <w:t>Учащиеся третьего года обучения участвуют в составлении этюдов, творческих заданий для обучающихся 1–2 годов обучения, что также может рассматриваться как одна из форм проведения итогового контроля.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Обучающиеся, прошедшие все этапы обучения по данной программе, должны получить общие сведения о театральном искусстве, теоретические знания и практические навыки:</w:t>
      </w:r>
    </w:p>
    <w:p w:rsidR="005B5F84" w:rsidRPr="00FA23CB" w:rsidRDefault="005B5F84" w:rsidP="00FA23C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пользования театральными понятиями и терминами: «этюд», «действие», «событие», «конфликт», «образ», «пауза» и т.д.;</w:t>
      </w:r>
    </w:p>
    <w:p w:rsidR="005B5F84" w:rsidRPr="00FA23CB" w:rsidRDefault="005B5F84" w:rsidP="00FA23C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использование полученных практических навыков при работе над внешним обликом героя – гримом, костюмом, прической;</w:t>
      </w:r>
    </w:p>
    <w:p w:rsidR="005B5F84" w:rsidRPr="00FA23CB" w:rsidRDefault="005B5F84" w:rsidP="00FA23C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использование необходимых актерских навыков: свободно взаимодействовать с партнером, действовать в предлагаемых обстоятельствах, импровизировать, сосредотачивать внимание, «включать» эмоциональную память, общаться со зрителем;</w:t>
      </w:r>
    </w:p>
    <w:p w:rsidR="005B5F84" w:rsidRPr="00FA23CB" w:rsidRDefault="005B5F84" w:rsidP="00FA23C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владения необходимыми навыками пластической выразительности и сценической речи;</w:t>
      </w:r>
    </w:p>
    <w:p w:rsidR="005B5F84" w:rsidRPr="00FA23CB" w:rsidRDefault="005B5F84" w:rsidP="00FA23C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активного проявления своих индивидуальных способностей в работе над общим делом – оформлении декораций, записей фонограмм.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А главное, стремиться к постоянному духовному совершенствованию, расширению своего культурного кругозора.</w:t>
      </w:r>
    </w:p>
    <w:p w:rsidR="005B5F84" w:rsidRPr="00FA23CB" w:rsidRDefault="005B5F84" w:rsidP="00FA23C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Pr="00FA23CB" w:rsidRDefault="005B5F84" w:rsidP="00FA23C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A23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Виды  контроля</w:t>
      </w:r>
    </w:p>
    <w:p w:rsidR="005B5F84" w:rsidRPr="00FA23CB" w:rsidRDefault="005B5F84" w:rsidP="00FA23C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Для полноценной реализации данной программы используются разные виды контроля:</w:t>
      </w:r>
    </w:p>
    <w:p w:rsidR="005B5F84" w:rsidRPr="00FA23CB" w:rsidRDefault="005B5F84" w:rsidP="00FA23CB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текущий – осуществляется посредством наблюдения за деятельностью ребенка в процессе занятий;</w:t>
      </w:r>
    </w:p>
    <w:p w:rsidR="005B5F84" w:rsidRPr="00FA23CB" w:rsidRDefault="005B5F84" w:rsidP="00FA23CB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промежуточный – праздники, соревнования, занятия-зачеты, конкурсы проводимые в Доме детского творчества;</w:t>
      </w:r>
    </w:p>
    <w:p w:rsidR="005B5F84" w:rsidRPr="00FA23CB" w:rsidRDefault="005B5F84" w:rsidP="00FA23CB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итоговый – открытые занятия, спектакли, фестивали.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 xml:space="preserve">      Мероприятия и праздники, проводимые в коллективе, являются промежуточными этапами контроля за развитием каждого ребенка, раскрытием его творческих и духовных устремлений.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Творческие задания, вытекающие из содержания занятия, дают возможность текущего контроля.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Открытые занятия по актерскому мастерству и сценической речи являются одной из форм итогового контроля.</w:t>
      </w:r>
    </w:p>
    <w:p w:rsidR="005B5F84" w:rsidRPr="00FA23CB" w:rsidRDefault="005B5F84" w:rsidP="00FA23C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23CB">
        <w:rPr>
          <w:rFonts w:ascii="Times New Roman" w:hAnsi="Times New Roman" w:cs="Times New Roman"/>
          <w:sz w:val="24"/>
          <w:szCs w:val="24"/>
        </w:rPr>
        <w:t>Конечным результатом занятий за год, позволяющим контролировать развитие способностей каждого ребенка, является спектакль или театральное представление.</w:t>
      </w:r>
    </w:p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tabs>
          <w:tab w:val="left" w:pos="709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A23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Учебные планы</w:t>
      </w:r>
    </w:p>
    <w:p w:rsidR="005B5F84" w:rsidRPr="00FA23CB" w:rsidRDefault="005B5F84" w:rsidP="00FA23CB">
      <w:pPr>
        <w:tabs>
          <w:tab w:val="left" w:pos="709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4178"/>
        <w:gridCol w:w="1504"/>
        <w:gridCol w:w="1110"/>
        <w:gridCol w:w="1370"/>
      </w:tblGrid>
      <w:tr w:rsidR="005B5F84" w:rsidRPr="00C24EF7">
        <w:trPr>
          <w:trHeight w:val="287"/>
          <w:jc w:val="center"/>
        </w:trPr>
        <w:tc>
          <w:tcPr>
            <w:tcW w:w="620" w:type="dxa"/>
            <w:vMerge w:val="restart"/>
            <w:vAlign w:val="center"/>
          </w:tcPr>
          <w:p w:rsidR="005B5F84" w:rsidRPr="00FA23CB" w:rsidRDefault="005B5F84" w:rsidP="00FA23CB">
            <w:p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15" w:type="dxa"/>
            <w:vMerge w:val="restart"/>
            <w:vAlign w:val="center"/>
          </w:tcPr>
          <w:p w:rsidR="005B5F84" w:rsidRPr="00FA23CB" w:rsidRDefault="005B5F84" w:rsidP="00FA23CB">
            <w:p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260" w:type="dxa"/>
            <w:gridSpan w:val="3"/>
          </w:tcPr>
          <w:p w:rsidR="005B5F84" w:rsidRPr="00FA23CB" w:rsidRDefault="005B5F84" w:rsidP="00FA23CB">
            <w:p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B5F84" w:rsidRPr="00C24EF7">
        <w:trPr>
          <w:trHeight w:val="325"/>
          <w:jc w:val="center"/>
        </w:trPr>
        <w:tc>
          <w:tcPr>
            <w:tcW w:w="0" w:type="auto"/>
            <w:vMerge/>
            <w:vAlign w:val="center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B5F84" w:rsidRPr="00FA23CB" w:rsidRDefault="005B5F84" w:rsidP="00FA23CB">
            <w:p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tabs>
                <w:tab w:val="left" w:pos="709"/>
              </w:tabs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год</w:t>
            </w:r>
          </w:p>
        </w:tc>
      </w:tr>
      <w:tr w:rsidR="005B5F84" w:rsidRPr="00C24EF7">
        <w:trPr>
          <w:trHeight w:val="391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5F84" w:rsidRPr="00C24EF7">
        <w:trPr>
          <w:trHeight w:val="345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театра. Театр как вид искусства.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trHeight w:val="212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Актерская грамота.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B5F84" w:rsidRPr="00C24EF7">
        <w:trPr>
          <w:trHeight w:val="222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Художественное чтение</w:t>
            </w: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trHeight w:val="347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Сценическое движение.</w:t>
            </w: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trHeight w:val="528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пьесой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B5F84" w:rsidRPr="00C24EF7">
        <w:trPr>
          <w:trHeight w:val="497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и психологические практикумы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5F84" w:rsidRPr="00C24EF7">
        <w:trPr>
          <w:trHeight w:val="303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B5F84" w:rsidRPr="00C24EF7">
        <w:trPr>
          <w:trHeight w:val="280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numPr>
                <w:ilvl w:val="0"/>
                <w:numId w:val="17"/>
              </w:num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5F84" w:rsidRPr="00C24EF7">
        <w:trPr>
          <w:trHeight w:val="340"/>
          <w:jc w:val="center"/>
        </w:trPr>
        <w:tc>
          <w:tcPr>
            <w:tcW w:w="620" w:type="dxa"/>
          </w:tcPr>
          <w:p w:rsidR="005B5F84" w:rsidRPr="00FA23CB" w:rsidRDefault="005B5F84" w:rsidP="00FA23CB">
            <w:pPr>
              <w:tabs>
                <w:tab w:val="left" w:pos="709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04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21" w:type="dxa"/>
          </w:tcPr>
          <w:p w:rsidR="005B5F84" w:rsidRPr="00FA23CB" w:rsidRDefault="005B5F84" w:rsidP="00FA23CB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35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</w:tbl>
    <w:p w:rsidR="005B5F84" w:rsidRPr="00FA23CB" w:rsidRDefault="005B5F84" w:rsidP="00FA23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FA23CB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.1. Учебно-тематический план  (1-й год обучения)</w:t>
      </w:r>
    </w:p>
    <w:tbl>
      <w:tblPr>
        <w:tblpPr w:leftFromText="180" w:rightFromText="180" w:vertAnchor="text" w:horzAnchor="page" w:tblpX="685" w:tblpY="11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093"/>
        <w:gridCol w:w="3172"/>
        <w:gridCol w:w="720"/>
        <w:gridCol w:w="2770"/>
        <w:gridCol w:w="709"/>
        <w:gridCol w:w="742"/>
      </w:tblGrid>
      <w:tr w:rsidR="005B5F84" w:rsidRPr="00C24EF7">
        <w:trPr>
          <w:cantSplit/>
          <w:trHeight w:val="360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left="152" w:hanging="2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п.п</w:t>
            </w: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right="-136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5B5F84" w:rsidRPr="00C24EF7">
        <w:trPr>
          <w:cantSplit/>
          <w:trHeight w:val="790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планом работы.</w:t>
            </w:r>
          </w:p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Анкета «Ваши предложения по работе творческого объединения»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cantSplit/>
          <w:trHeight w:val="860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театра. Театр как вид искусства.</w:t>
            </w: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12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Эволюция театра. Современная драматургия. Литературное наследие.</w:t>
            </w:r>
          </w:p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произведениями великих драматургов мира. Упражнения, игры-импровизации, творческие задания.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cantSplit/>
          <w:trHeight w:val="1039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Актерская грамота.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Многообразие выразительных средств в театре. «Бессловесные элементы действия», «Логика действий» и т.д.</w:t>
            </w: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КСД;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Тренинги на внимание. Упражнения на овладение и пользование словесными воздействиями этюды.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B5F84" w:rsidRPr="00C24EF7">
        <w:trPr>
          <w:cantSplit/>
          <w:trHeight w:val="1134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Художественное чтение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«Роль чтения вслух в повышении общей читательской культуры». «Основы практической работы над голосом» и т.д</w:t>
            </w: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тренировку силы голоса, диапазона голоса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5F84" w:rsidRPr="00C24EF7">
        <w:trPr>
          <w:cantSplit/>
          <w:trHeight w:val="724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Сценическое движение.</w:t>
            </w: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Пластическая выразительность актера.</w:t>
            </w: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Сценическая акробатика.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cantSplit/>
          <w:trHeight w:val="855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пьесой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пьесы, чтение и обсуждение. Образы героев.</w:t>
            </w:r>
          </w:p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чтение по ролям.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сквозного действия роли.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Репетиции. Показ спектакля.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5F84" w:rsidRPr="00C24EF7">
        <w:trPr>
          <w:cantSplit/>
          <w:trHeight w:val="856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и психологические практикумы.</w:t>
            </w: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5F84" w:rsidRPr="00C24EF7">
        <w:trPr>
          <w:cantSplit/>
          <w:trHeight w:val="200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5F84" w:rsidRPr="00C24EF7">
        <w:trPr>
          <w:cantSplit/>
          <w:trHeight w:val="600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5F84" w:rsidRPr="00C24EF7">
        <w:trPr>
          <w:cantSplit/>
          <w:trHeight w:val="360"/>
        </w:trPr>
        <w:tc>
          <w:tcPr>
            <w:tcW w:w="567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72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5B5F84" w:rsidRPr="00FA23CB" w:rsidRDefault="005B5F84" w:rsidP="00FA23CB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7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2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5B5F84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 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 (2-й год обучения)</w:t>
      </w:r>
    </w:p>
    <w:p w:rsidR="005B5F84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FA23CB" w:rsidRDefault="005B5F84" w:rsidP="00FA23C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9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127"/>
        <w:gridCol w:w="2220"/>
        <w:gridCol w:w="900"/>
        <w:gridCol w:w="3542"/>
        <w:gridCol w:w="709"/>
        <w:gridCol w:w="708"/>
      </w:tblGrid>
      <w:tr w:rsidR="005B5F84" w:rsidRPr="00C24EF7">
        <w:trPr>
          <w:cantSplit/>
          <w:trHeight w:val="360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п.п</w:t>
            </w: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right="-13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5B5F84" w:rsidRPr="00C24EF7">
        <w:trPr>
          <w:cantSplit/>
          <w:trHeight w:val="301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планом работы.</w:t>
            </w: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Анкета «Ваши предложения по работе кружка»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5F84" w:rsidRPr="00C24EF7">
        <w:trPr>
          <w:cantSplit/>
          <w:trHeight w:val="1071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театра. Театр как вид искусства.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Страницы истории театра: театр Древней Греции. Развитие представлений о видах театрального искусства: музыкальный театр.</w:t>
            </w: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представлений и зрительского опыта воспитанников. Практическая работа по составлению произведений различных видов искусства (воплощение одного сюжета художественными средствами разных искусств).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5B5F84" w:rsidRPr="00FA23CB" w:rsidRDefault="005B5F84" w:rsidP="00FA23CB">
            <w:pPr>
              <w:spacing w:after="0" w:line="240" w:lineRule="auto"/>
              <w:ind w:left="-537" w:firstLine="78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cantSplit/>
          <w:trHeight w:val="1225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Актерская грамота.</w:t>
            </w:r>
          </w:p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и способы превращения своей логики действия в логику действий персонажа. Разные логики поведения одного и того же действующего лица в избранном отрывке.</w:t>
            </w: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одной ролью (одним отрывком) всех студийцев. Коллективные показы одного и того же отрывка в разных составах. Определение различий в характере действия.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B5F84" w:rsidRPr="00C24EF7">
        <w:trPr>
          <w:cantSplit/>
          <w:trHeight w:val="527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Художественное чтение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произведения вслух как последний этап освоения текста.</w:t>
            </w: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тренировку силы голоса, диапазона голоса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cantSplit/>
          <w:trHeight w:val="724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Сценическое движение.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Пластическая выразительность актера.</w:t>
            </w: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Сценическая акробатика, универсальная разминка, Танцевальные композиции.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cantSplit/>
          <w:trHeight w:val="648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пьесой</w:t>
            </w:r>
          </w:p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пьесы, чтение и обсуждение. Образы героев.</w:t>
            </w:r>
          </w:p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чтение по ролям.</w:t>
            </w:r>
          </w:p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сквозного действия роли.</w:t>
            </w:r>
          </w:p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Репетиции. Показ спектакля.</w:t>
            </w: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B5F84" w:rsidRPr="00C24EF7">
        <w:trPr>
          <w:cantSplit/>
          <w:trHeight w:val="856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и психологические практикумы.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B5F84" w:rsidRPr="00C24EF7">
        <w:trPr>
          <w:cantSplit/>
          <w:trHeight w:val="172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Экскурсии, беседы.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5F84" w:rsidRPr="00C24EF7">
        <w:trPr>
          <w:cantSplit/>
          <w:trHeight w:val="289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19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5F84" w:rsidRPr="00C24EF7">
        <w:trPr>
          <w:cantSplit/>
          <w:trHeight w:val="360"/>
        </w:trPr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20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5B5F84" w:rsidRPr="00FA23CB" w:rsidRDefault="005B5F84" w:rsidP="00FA23CB">
            <w:pPr>
              <w:spacing w:after="0" w:line="240" w:lineRule="auto"/>
              <w:ind w:right="72"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42" w:type="dxa"/>
          </w:tcPr>
          <w:p w:rsidR="005B5F84" w:rsidRPr="00FA23CB" w:rsidRDefault="005B5F84" w:rsidP="00FA23CB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8" w:type="dxa"/>
          </w:tcPr>
          <w:p w:rsidR="005B5F84" w:rsidRPr="00FA23CB" w:rsidRDefault="005B5F84" w:rsidP="00FA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3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</w:tbl>
    <w:p w:rsidR="005B5F84" w:rsidRDefault="005B5F84">
      <w:pPr>
        <w:rPr>
          <w:b/>
          <w:bCs/>
        </w:rPr>
      </w:pPr>
    </w:p>
    <w:p w:rsidR="005B5F84" w:rsidRDefault="005B5F84" w:rsidP="00E74098">
      <w:pPr>
        <w:tabs>
          <w:tab w:val="left" w:pos="1272"/>
        </w:tabs>
        <w:rPr>
          <w:b/>
          <w:bCs/>
        </w:rPr>
      </w:pPr>
      <w:r>
        <w:rPr>
          <w:b/>
          <w:bCs/>
        </w:rPr>
        <w:tab/>
        <w:t>2</w:t>
      </w:r>
      <w:r w:rsidRPr="00FA23CB">
        <w:rPr>
          <w:b/>
          <w:bCs/>
        </w:rPr>
        <w:t>.3.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(3</w:t>
      </w:r>
      <w:r w:rsidRPr="00FA23CB">
        <w:rPr>
          <w:rFonts w:ascii="Times New Roman" w:hAnsi="Times New Roman" w:cs="Times New Roman"/>
          <w:b/>
          <w:bCs/>
          <w:sz w:val="24"/>
          <w:szCs w:val="24"/>
        </w:rPr>
        <w:t>-й год обучения)</w:t>
      </w:r>
    </w:p>
    <w:tbl>
      <w:tblPr>
        <w:tblW w:w="109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127"/>
        <w:gridCol w:w="2268"/>
        <w:gridCol w:w="850"/>
        <w:gridCol w:w="3544"/>
        <w:gridCol w:w="709"/>
        <w:gridCol w:w="708"/>
      </w:tblGrid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п.п</w:t>
            </w: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5B5F84" w:rsidRPr="00C24EF7" w:rsidRDefault="005B5F84" w:rsidP="00C24EF7">
            <w:pPr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B5F84" w:rsidRPr="00C24EF7" w:rsidRDefault="005B5F84" w:rsidP="00C24EF7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ind w:right="-13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планом работы.</w:t>
            </w: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Анкета «Ваши предложения»</w:t>
            </w:r>
          </w:p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театра. Театр как вид искусства.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Актерская грамота.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Проявление индивидуальности человека в особенностях общения. Расширение сферы знаний о закономерностях действий. Знакомство с логикой межличностного общения.</w:t>
            </w: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Этюды на удерживание настойчивости.</w:t>
            </w:r>
          </w:p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перевоплощение путем изменения  логики взаимодействия с партнером.</w:t>
            </w:r>
          </w:p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«Я играю так, потому что …»</w:t>
            </w: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Художественное чтение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Возможность звучащим голосом «рисовать» ту или иную картину. Связь рисуемой картины с жанром литературного произведения.</w:t>
            </w: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режиссерская работа с товарищами. Умение выстроить постановочную часть выступления.</w:t>
            </w: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Сценическое движение.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Пластическая выразительность актера.</w:t>
            </w: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Сценическая акробатика, универсальная разминка, Танцевальные композиции.</w:t>
            </w: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пьесой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освоение элементов пьесы (Е.Шварц, Н.В Гоголь). Чтение по ролям и действенный анализ эпизодов пьесы.</w:t>
            </w:r>
          </w:p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пьесы, чтение и обсуждение. Образы героев.</w:t>
            </w: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чтение по ролям. Определение сквозного действия роли. Репетиции. Показ спектакля.</w:t>
            </w: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и псих - е практикумы.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 итогов за прошедший год. Планы на будущий. Поход в лес. Песни у костра.</w:t>
            </w: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5F84" w:rsidRPr="00C24EF7"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</w:tcPr>
          <w:p w:rsidR="005B5F84" w:rsidRPr="00C24EF7" w:rsidRDefault="005B5F84" w:rsidP="00C24EF7">
            <w:pPr>
              <w:spacing w:after="0" w:line="240" w:lineRule="auto"/>
              <w:ind w:firstLine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B5F84" w:rsidRPr="00C24EF7" w:rsidRDefault="005B5F84" w:rsidP="00C24EF7">
            <w:pPr>
              <w:spacing w:after="0" w:line="240" w:lineRule="auto"/>
              <w:ind w:right="72"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4" w:type="dxa"/>
          </w:tcPr>
          <w:p w:rsidR="005B5F84" w:rsidRPr="00C24EF7" w:rsidRDefault="005B5F84" w:rsidP="00C24EF7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F84" w:rsidRPr="00C24EF7" w:rsidRDefault="005B5F84" w:rsidP="00C24EF7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8" w:type="dxa"/>
          </w:tcPr>
          <w:p w:rsidR="005B5F84" w:rsidRPr="00C24EF7" w:rsidRDefault="005B5F84" w:rsidP="00C24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</w:tbl>
    <w:p w:rsidR="005B5F84" w:rsidRDefault="005B5F84">
      <w:pPr>
        <w:rPr>
          <w:b/>
          <w:bCs/>
        </w:rPr>
      </w:pPr>
    </w:p>
    <w:p w:rsidR="005B5F84" w:rsidRPr="00E74098" w:rsidRDefault="005B5F84" w:rsidP="00E74098">
      <w:pPr>
        <w:spacing w:after="0" w:line="240" w:lineRule="auto"/>
        <w:ind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74098">
        <w:rPr>
          <w:rFonts w:ascii="Times New Roman" w:hAnsi="Times New Roman" w:cs="Times New Roman"/>
          <w:b/>
          <w:bCs/>
          <w:sz w:val="24"/>
          <w:szCs w:val="24"/>
        </w:rPr>
        <w:t>. СОДЕРЖАНИЕ УЧЕБНЫХ ПЛАНОВ</w:t>
      </w:r>
    </w:p>
    <w:p w:rsidR="005B5F84" w:rsidRPr="00E74098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74098">
        <w:rPr>
          <w:rFonts w:ascii="Times New Roman" w:hAnsi="Times New Roman" w:cs="Times New Roman"/>
          <w:b/>
          <w:bCs/>
          <w:sz w:val="24"/>
          <w:szCs w:val="24"/>
        </w:rPr>
        <w:t>.1. Содержание первого года обучения</w:t>
      </w:r>
    </w:p>
    <w:p w:rsidR="005B5F84" w:rsidRPr="00E74098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1.Вводное занятие</w:t>
      </w:r>
      <w:r w:rsidRPr="00E74098">
        <w:rPr>
          <w:rFonts w:ascii="Times New Roman" w:hAnsi="Times New Roman" w:cs="Times New Roman"/>
          <w:b/>
          <w:bCs/>
          <w:sz w:val="24"/>
          <w:szCs w:val="24"/>
        </w:rPr>
        <w:t xml:space="preserve">  «Разрешите представиться»   - 2 часа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Цели и задачи обучения. Перспективы творческого роста. Знакомство с театром как видом искусства.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Практическая работа: Просмотр творческих работ, видеофильмов со спектаклями, мероприятиями выпускников.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занятия – презентация коллектива.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игровой, наглядный, иллюстрированный.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видеофильмы, фотографии.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анкетирование, беседа.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2. История театра. Театр как вид искусства  - 30 часов</w:t>
      </w:r>
    </w:p>
    <w:p w:rsidR="005B5F84" w:rsidRPr="00E74098" w:rsidRDefault="005B5F84" w:rsidP="00E74098">
      <w:pPr>
        <w:tabs>
          <w:tab w:val="right" w:pos="9540"/>
        </w:tabs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2.1.Первоначальные представления о театре как виде искусства.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Теория:Знакомство с особенностями современного театра как вида искусства. Место театра в жизни общества. Общее представление о видах и жанрах театрального искусства: драматический театр, музыкальный театр (опера, балет, оперетта, мюзикл), театр кукол, радио- и телетеатр. </w:t>
      </w:r>
    </w:p>
    <w:p w:rsidR="005B5F84" w:rsidRPr="00E74098" w:rsidRDefault="005B5F84" w:rsidP="00E74098">
      <w:pPr>
        <w:spacing w:after="0" w:line="240" w:lineRule="auto"/>
        <w:ind w:right="181" w:firstLine="357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использование имеющегося художественного опыта учащихся; творческие игры; рисование кинофильма для закрепления представлений о театре как виде искусства. Просмотр театральных постановок  драматического театра им.Щепкинаг.Белгород.  Игры  «Театр в твоей жизни («Что такое театр?», «Театр в твоем доме. Театр на улице»,«Школьный театр. Профессиональный театр для детей. Зачем люди ходят в театр?». Упражнения-тренинги «Так и не так в театре (готовимся, приходим, смотрим)». Занятие-тренинг по культуре поведения «Как себя вести в театре».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 занятия по усвоению новых знаний.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 метод игрового содержания, наглядный, объяснительно-иллюстративный.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карточки с заданиями,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 с записями спектаклей.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блиц-опрос, самостоятельные импровизации.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2.2. Театр как одно из древнейших искусств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Народные истоки театрального искусства («обряд инициации», славянский обряд «плювиальной» (дождевой магии) песни, пляски, посвящённые  Яриле, игры, празднества). Скоморохи – первые профессиональные актеры на Руси, их популярность в народе. Преследование скоморохов со стороны государства и церкви.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проигрывание игр, обрядов Республики Татарстан, праздники «Масленица», «Сретенье», «Покрова», «Рождественские посиделки», «Сочельник и Коляда» и т.д. «Игры в скоморохов» - на придуманные или взятые из литературных источников сюжеты. Кукольный скомороший театр. О Петрушке.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игровые групповые занятия.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игрового содержания, наглядный,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карточки с заданиями,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 с народными песнями, танцами.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Форма подведения итогов: игры-импровизации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2.3. Развитие представления о видах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театрального искусства: театр кукол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Рождение театра кукол. Зарубежные братья Петрушки. Виды кукольного театра. Знакомство с современным кукольным театром. Его художественные возможности. Особенности выразительного языка театра кукол.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Практическая работа: просмотр с детьми кукольных спектаклей. Изготовление кукол-петрушек или других кукол.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 занятия, творческая лаборатория.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игрового содержания, наглядный, объяснительно-иллюстративный,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карточки с заданиями,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 с кукольными спектаклями.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разыгрывание сценок на темы сказочных сюжетов.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2.4. Театр – искусство коллективное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Знакомство с театральными профессиями. Спектакль – результат коллективного творчества. Кто есть кто в театре. Актер – «главное чудо театра».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Практическая работа: творческие задания на ознакомление с элементами театральных профессий: создание афиш, эскизов декораций и костюмов.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занятий:заочная экскурсия по театральным цехам.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репродуктивный,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рефераты на тему:  «Путешествие по театральной программке».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3. Актерская грамота   -   32 часа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3.1. Многообразие выразительных средств в театре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Знакомство с  драматургией, декорациями, костюмами, гримом, музыкальным и шумовым оформлением. Стержень театрального искусства – исполнительское искусство актера.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тренинги  на внимание: «Поймать хлопок», «Невидимая нить», «Много ниточек, или Большое зеркало».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беседы, игровые формы.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анализ практической деятельности.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3.2. Значение поведения в актерском искусстве.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возможности актера «превращать», преображать с помощью изменения своего поведения место, время, ситуацию, партнеров.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упражнения на коллективную согласованность действий (одновременно, друг за другом, вовремя); воспитывающие ситуации «Что будет, если я буду играть один..»; превращения заданного предмета с помощью действий во что-то другое (индивидуально, с помощниками).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беседы, игровые формы.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самостоятельная импровизация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3.3.  Бессловесные и словесные действия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Развитие требований к органичности поведения в условиях вымысла. Словесные действия. Психофизическая выразительность речи. Словесные воздействия как подтекст. Этюдное оправдание заданной цепочки словесных действий.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Выполнение этюдов, упражнений- тренингов., упражнение: «Я сегодня – это …», 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беседы, игровые формы, занятия-зачёт.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Форма подведения итогов: анализ работы своей и товарищей. 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4. Художественное чтение – 10 часов</w:t>
      </w:r>
    </w:p>
    <w:p w:rsidR="005B5F84" w:rsidRPr="00E74098" w:rsidRDefault="005B5F84" w:rsidP="00E74098">
      <w:pPr>
        <w:numPr>
          <w:ilvl w:val="1"/>
          <w:numId w:val="28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Художественное чтение как вид исполнительского искусства.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Роль чтения вслух в повышении общей читательской культуры. Основы практической работы над голосом. Анатомия, физиология и гигиена речевого аппарата. Литературное произношение.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отработка навыка правильного дыхания при чтении и сознательного управления речеголосовым аппаратом (диапазоном голоса, его силой и подвижностью». Упражнения на рождение звука: «Бамбук», «Корни», «Тряпичная кукла», Резиновая кукла», «Фонарь», Антенна», «Разноцветный фонтан». Отработка навыка правильного дыхания при чтении и сознательного управления речевым аппаратом.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упражнения по дыханию, упражнения на развитие и управление речеголосовым аппаратом.</w:t>
      </w:r>
    </w:p>
    <w:p w:rsidR="005B5F84" w:rsidRPr="00E74098" w:rsidRDefault="005B5F84" w:rsidP="00E74098">
      <w:pPr>
        <w:numPr>
          <w:ilvl w:val="1"/>
          <w:numId w:val="28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Логика речи.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Основы сценической «лепки» фразы (логика речи). Понятие о фразе. Естественное построение фразы. Фраза простая и сложная. Основа и пояснение фразы. Пояснения на басах и верхах.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Артикуляционная гимнастика: упражнения для губ «Улыбка-хоботок», «Часы», «Шторки»; упражнения  для языка: «Уколы», «Змея», «Коктейль». Чтение отрывков или литературных анекдотов.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групповые, игровые.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Форма подведения итогов: упражнения по дыханию, исполнение текста, демонстрирующего владение «лепкой» фразы. </w:t>
      </w:r>
    </w:p>
    <w:p w:rsidR="005B5F84" w:rsidRPr="00E74098" w:rsidRDefault="005B5F84" w:rsidP="00E74098">
      <w:pPr>
        <w:numPr>
          <w:ilvl w:val="1"/>
          <w:numId w:val="28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Словесные воздействия.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Классификация словесных воздействий. Текст и подтекст литературного произведения Возможность звучащим голосом рисовать ту или иную картину. Связь рисуемой картины с жанром литературного произведения. 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Практическая работа: Упражнения на «распро-ультра-натуральное действие» : превращение заданного предмета с помощью действий во что-то другое (индивидуально, с помощником); упражнения  для голоса: «Прыжок в воду», «Колокола», «Прыгун», «Аквалангист».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групповые, занятие-зачёт.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исполнение каждым воспитанником работ из своего чтецкого репертуара.</w:t>
      </w:r>
    </w:p>
    <w:p w:rsidR="005B5F84" w:rsidRPr="00E74098" w:rsidRDefault="005B5F84" w:rsidP="00E74098">
      <w:pPr>
        <w:keepNext/>
        <w:spacing w:after="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5. Сценическое движение – 10 часов</w:t>
      </w:r>
    </w:p>
    <w:p w:rsidR="005B5F84" w:rsidRPr="00E74098" w:rsidRDefault="005B5F84" w:rsidP="00E74098">
      <w:pPr>
        <w:spacing w:after="0" w:line="240" w:lineRule="auto"/>
        <w:ind w:left="468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5.1. Основы акробатики.</w:t>
      </w:r>
    </w:p>
    <w:p w:rsidR="005B5F84" w:rsidRPr="00E74098" w:rsidRDefault="005B5F84" w:rsidP="0042317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Школы и методики движенческой подготовки актера. Развитие психофизического аппарата. Основы акробатики, работа с равновесием, работа с предметами. Техника безопасности.</w:t>
      </w:r>
    </w:p>
    <w:p w:rsidR="005B5F84" w:rsidRPr="00E74098" w:rsidRDefault="005B5F84" w:rsidP="0042317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Разминка плечевого пояса: «Ветряная мельница», «Миксер», «Пружина», «Кошка лезет на забор».  Тренинг: «Тележка», «Собачка», «Гусиный шаг», «Прыжок на месте». Элементы акробатики: кувырок вперед, кувырок назад, кенгуру, кузнечик. Сценические падения: падения вперед согнувшись, падение назад на спину.</w:t>
      </w:r>
    </w:p>
    <w:p w:rsidR="005B5F84" w:rsidRPr="00E74098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плотных нагрузок, метод взаимообучения.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маты или акробатические дорожки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этюды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5.2. Обучение танцу и искусству танцевальной импровизации.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Беседы: «В поисках собственного стиля», «Танец сегодня», «Об Айседоре Дункан». «Бальные» танцы: «Танец-шествие», «Мазурка», «Менуэт»,  «Вальс Дружбы», «Фигурный вальс».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работа:Универсальная разминка. Элементы разных по стилю танцевальных форм. Классический танец (батман тандю, батман жете, гран батман). Основные позиции рук, ног, постановка корпуса. Разучивание основных элементов народного танца: простой шаг, переменный шаг, шаг с притопом, веревочка, ковырялочка. «Бальные» танцы: «Танец-шествие», «Мазурка», «Менуэт». Разучивание их основных элементов. </w:t>
      </w:r>
    </w:p>
    <w:p w:rsidR="005B5F84" w:rsidRPr="00E74098" w:rsidRDefault="005B5F84" w:rsidP="0042317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Разучивание вальсового шага. Счет танцев  «Вальс Дружбы», «Фигурный вальс».</w:t>
      </w:r>
    </w:p>
    <w:p w:rsidR="005B5F84" w:rsidRPr="00E74098" w:rsidRDefault="005B5F84" w:rsidP="0042317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Позиции в паре. Основные элементы бального танца «Фигурный вальс»: «балансе с поворотом», «окошечко», «вальсовая дорожка», «правый поворот в паре».</w:t>
      </w:r>
    </w:p>
    <w:p w:rsidR="005B5F84" w:rsidRPr="00E74098" w:rsidRDefault="005B5F84" w:rsidP="0042317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Формы проведения занятий: групповые.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плотных нагрузок, метод взаимообучения.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маты или акробатические дорожки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     Форма подведения итогов: танцевальная композиция на заданную тему.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6. Работа над пьесой – 40 часов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6.1. Пьеса – основа спектакля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Особенности композиционного построения пьесы: ее экспозиция, завязка, кульминация и развязка. Время в пьесе. Персонажи - действующие лица спектакля.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работа над выбранной пьесой,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спектакля. Чтение и обсуждение пьесы, ее темы, идеи. Общий разговор о замысле спектакля.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анализ пьесы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6.2. Текст-основа постановки.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Повествовательный и драматический текст. Речевая характеристика персонажа. Речевое и внеречевое поведение. Монолог и диалог.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 Основная этюдно-постановочная работа по ролям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проблемный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составление таблицы «История про…, который…».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6.3.  Театральный грим. Костюм.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Отражение сценического образа при помощи грима.  Грим как один из способов достижения выразительности: обычный, эстрадный, характерный, абстрактный.  Способы накладывания грима.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Приемы накладывания грима. Создание эскизов грима для героев выбранной пьесы. Накладывание грима воспитанниками друг другу.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творческие лаборатории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гримировальный набор, жирный крем, тональный крем, помада, гуммоз, пудра, различные кисти, ватные тампоны, бумажные салфетки, альбомы, краски, карандаши.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создание эскизов более сложного грима.</w:t>
      </w:r>
    </w:p>
    <w:p w:rsidR="005B5F84" w:rsidRPr="00E74098" w:rsidRDefault="005B5F84" w:rsidP="00E74098">
      <w:pPr>
        <w:numPr>
          <w:ilvl w:val="1"/>
          <w:numId w:val="29"/>
        </w:numPr>
        <w:spacing w:after="0" w:line="240" w:lineRule="auto"/>
        <w:ind w:left="0"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Театральный костюм.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Костюм – один из основных элементов, влияющих на представление об образе и характере. Костюм «конкретизированный» и «универсальный». Цвет, фактура.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создание эскизов костюмов для выбранной пьесы.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творческие лаборатории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иллюстрации из книг, фотографии, альбомы, краски, карандаши.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рефераты на тему: «Эпохи в зеркале моды».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6.5. Репетиционный период.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репетиции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импровизации, метод полных нагрузок.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премьера (первый показ спектакля на зрителя). Обсуждение премьерного спектакля (участвуют все актеры, все службы).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7. Мероприятия и психологические практикумы-10 часов.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Знакомство с методикой проведения и организации досуговых мероприятий. Тематическое планирование, разработка сценариев. 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работа. Участие в подготовке досуговых мероприятий внутри учреждения. Выявление ошибок Оформление газеты «В мире театра».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занятия: вечера, праздники, конкурсы.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эвристический, метод полных нагрузок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 : сценарии.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Формы подведения итогов: Совместное обсуждение и оценка сделанного. 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8. Экскурсии – 8 часов</w:t>
      </w:r>
      <w:r w:rsidRPr="00E74098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Знакомство с экспозициями краеведческих музеев. Посещение храмов посёлка. Экскурсии в природу. Составление творческих отчётов о проведенных экскурсиях.  Правила ПДД, ТБ.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занятий: Экскурсия.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наглядный.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репродукции.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творческий отчёт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9. Итоговое занятие – 2 часа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Теория:Викторина по разделам программы обучения за год.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экзамен-выступление: упражнения на коллективную согласованность; превращение и оправдание предмета, позы, ситуации, мизансцены; этюды на оправдание заданных бессловесных элементов действий разными предлагаемыми обстоятельствами; упражнения  по курсу «Художественное слово».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занятия:блиц-турнир, зачет.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дизайн-анализ, создание ситуации достижения и успеха.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 : текст викторины.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подведения итогов: экзамен, самоанализ деятельности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74098">
        <w:rPr>
          <w:rFonts w:ascii="Times New Roman" w:hAnsi="Times New Roman" w:cs="Times New Roman"/>
          <w:b/>
          <w:bCs/>
          <w:sz w:val="24"/>
          <w:szCs w:val="24"/>
        </w:rPr>
        <w:t>.2. Содержание второго года обучения</w:t>
      </w:r>
    </w:p>
    <w:p w:rsidR="005B5F84" w:rsidRPr="00E74098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b/>
          <w:bCs/>
          <w:sz w:val="24"/>
          <w:szCs w:val="24"/>
        </w:rPr>
      </w:pPr>
    </w:p>
    <w:p w:rsidR="005B5F84" w:rsidRPr="00E74098" w:rsidRDefault="005B5F84" w:rsidP="00E74098">
      <w:pPr>
        <w:spacing w:after="0" w:line="240" w:lineRule="auto"/>
        <w:ind w:right="18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1.Вводное занятие.</w:t>
      </w:r>
      <w:r w:rsidRPr="00E74098">
        <w:rPr>
          <w:rFonts w:ascii="Times New Roman" w:hAnsi="Times New Roman" w:cs="Times New Roman"/>
          <w:b/>
          <w:bCs/>
          <w:sz w:val="24"/>
          <w:szCs w:val="24"/>
        </w:rPr>
        <w:t xml:space="preserve">   – 4 часа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Цели и задачи обучения. Знакомство с курсом. Перспектива творческого роста на 2-ом году обучения.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Участие детей в мероприятии «День открытых дверей».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Форма проведения занятия – игра-путешествие.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игровой, наглядный, иллюстрированный.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видеофильмы, фотографии.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анкетирование, беседа.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2. История театра. Театр как вид искусства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- 90</w:t>
      </w: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часа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2.1. Страницы истории театра: театр Древнего Востока.</w:t>
      </w:r>
    </w:p>
    <w:p w:rsidR="005B5F84" w:rsidRPr="00E74098" w:rsidRDefault="005B5F84" w:rsidP="00E74098">
      <w:pPr>
        <w:spacing w:after="0" w:line="240" w:lineRule="auto"/>
        <w:ind w:right="49"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Культура и искусство Древнего Востока. Мистерии -  праздники в храмах Древнего Востока.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Драматургический анализ мифа об Осирисе: завязка, кульминация, промежуточные события, главные герои-противники. Реконструкция мистерии «Песнь семи Хатхор».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 занятия по усвоению новых знаний.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 эвристический, метод импровизации.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раздаточным материалом, таблицы для драматургического анализа мифа.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разыгрывание мистерии.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2.2. Страницы истории театра: театр Древней Греции.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Общий подъем культуры и искусства в Древней Греции. Общественно-воспитательная роль театра. Особенности древнегреческого театра: сочетание музыки и пластики, слова – активное средство воздействия на зрителя. Костюм и маска – элементы обобщенной характеристики персонажей. Трагедия и комедия – основные жанры древнегреческой драматургии.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Комментирование чтение отрывков из «Прометея прикованного» Эсхила. Чтение книги А.Говорова «Алкамен – театральный мальчик». Знакомство по иллюстрациям и фотографиям с устройством зрительного зала и оформлением сценической площадки древнегреческого театра. Заочная экскурсия по современному театральному зданию.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 занятия по усвоению новых знаний.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 метод игрового содержания, наглядный, объяснительно-иллюстративный.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карточки с заданиями,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блиц-опрос, самостоятельные импровизации.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2.3. Развитие представлений о видах театрального искусства: музыкальный театр.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Опера, балет, оперетта, мюзикл. Общее и специфическое в каждом жанре. Работа композитора. Либретто. Значение сценографии. Хореография.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Просмотр спектакля (телеспектакля) музыкального театра. Прослушивание отрывка из мюзикла «Юнона и Авось».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 занятия, творческая лаборатория.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игрового содержания, наглядный, объяснительно-иллюстративный,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карточки с заданиями,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 с музыкальными спектаклями.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творческие работы на тему: «О чём рассказала музыка».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2.4. Театр в ряду других искусств. Общее и особенное.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Театр и литература. Театр и кино – «друзья и соперники». Изобразительное искусство и театр. Театр и музыка. Взаимосвязь театра с другими видами искусства.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Просмотр театральных постановок  драматического театра им.Щепкинаг.Белгород. Закрепление представлений и зрительского опыта воспитанников в рассказах, сочинениях, рисунках. Практическая работа по составлению произведений различных видов искусства (воплощение одного сюжета художественными средствами разных искусств). Упражнения «Вихрь», «Выбор» (литературный этюд).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занятий:творческая лаборатория.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репродуктивный, объяснительно-иллюстративный, поисковый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Творческие задания по сопоставлению литературного прозаического произведения, пьесы, спектакля, кинофильма, мультфильма, оперы, балета и т.д.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3. Актерская грамота   -   24часов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3.1. Средства актёрского искусства.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Значение и способы превращения своей логики действия в логику действий персонажа. Разные логики поведения одного и того же действующего лица в избранном отрывке. Первоначальное представление о средствах актерского искусства, помогающих преодолеть статичность исполнения (или «купание в чувствах» по К.С. Станиславскому).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Просмотр и прослушивание музыки и видеоклипов. Работа над одной ролью (одним отрывком) всех студийцев. Коллективные показы одного и того же отрывка в разных составах. Определение различий в характере действия.или «Большое зеркало». Упражнения на коллективную согласованность действий (одновременно, друг за другом, вовремя). Воспитывающие ситуации «Что будет, если я буду играть один..».Превращения заданного предмета с помощью действий во что-то другое (индивидуально, с помощниками).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беседы, игровые формы.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анализ практической деятельности.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3.2. Актер и его роли.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Параллельная отделочная работа над несколькими ролями каждого воспитанника как средство активизации овладения техникой действий.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упражнения на коллективную согласованность действий (одновременно, друг за другом, вовремя); воспитывающие ситуации «Что будет, если я буду играть один..»; превращения заданного предмета с помощью действий во что-то другое (индивидуально, с помощниками). Тренинги  на внимание: «Поймать хлопок», «Невидимая нить», «Много ниточек, или Большое зеркало». Выполнение этюдов, упражнений- тренингов. Упражнение: «Я сегодня – это …»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игровые, практические.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      Форма подведения итогов: Анализ работы своей и товарищей.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3.3.  Бессловесные и словесные действия (повторение).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Этюдное оправдание заданной цепочки словесных действий. Зарождение представления о действенном характере замысла этюда (парного).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Практическая работа: 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беседы, игровые формы, занятия-зачёт.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Форма подведения итогов: анализ работы своей и товарищей. 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4.Художественноечтение – 20 часов</w:t>
      </w:r>
    </w:p>
    <w:p w:rsidR="005B5F84" w:rsidRPr="00E74098" w:rsidRDefault="005B5F84" w:rsidP="00E74098">
      <w:pPr>
        <w:numPr>
          <w:ilvl w:val="1"/>
          <w:numId w:val="30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Художественное чтение как вид исполнительского искусства.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Чтение произведения вслух как последний этап освоения текста. Словесные воздействия в живой речи и использование их в чтецкой работе.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Отработка навыка правильного дыхания при чтении и сознательного управления речеголосовым аппаратом (диапазоном голоса, его силой и подвижностью».Упражнения на рождение звука: «Бамбук», «Корни», «Тряпичная кукла», Резиновая кукла», «Фонарь», Антенна», «Разноцветный фонтан». Основы сценической «лепки» фразы (логика речи). Понятие о фразе. Естественное построение фразы.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Форма подведения итогов: Исполнение текста, демонстрирующего владение «лепкой» фразы.</w:t>
      </w:r>
    </w:p>
    <w:p w:rsidR="005B5F84" w:rsidRPr="00E74098" w:rsidRDefault="005B5F84" w:rsidP="00E74098">
      <w:pPr>
        <w:numPr>
          <w:ilvl w:val="1"/>
          <w:numId w:val="30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Разнообразие художественных приемов литературы.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Возможность звучащим голосом «рисовать» ту или иную картину. Связь рисуемой картины с жанром литературного произведения. Особенности  исполнения лирики.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самостоятельная подготовка произведения к исполнению (на материале русской прозы и поэзии).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групповые, игровые, занятие – зачёт.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Форма подведения итогов: исполнение каждым воспитанником работ из своего чтецкого репертуара.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4.3. Словесные воздействия.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Их классификация. Текст и подтекст литературного произведения. Возможность звучащим голосом рисовать ту или иную картину. Связь рисуемой картины с жанром литературного произведения.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Практическая работа: Упражнения на «распро-ультра-натуральное действие»: превращение заданного предмета с помощью действий во что-то другое (индивидуально, с помощником). Работа над художественным произведением. Подготовка чтецкого репертуара.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Формы проведения занятий: групповые, игровые, занятие – зачёт.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Форма подведения итогов: исполнение каждым воспитанником работ из своего чтецкого репертуара. </w:t>
      </w:r>
    </w:p>
    <w:p w:rsidR="005B5F84" w:rsidRPr="00E74098" w:rsidRDefault="005B5F84" w:rsidP="00E74098">
      <w:pPr>
        <w:keepNext/>
        <w:numPr>
          <w:ilvl w:val="0"/>
          <w:numId w:val="30"/>
        </w:numPr>
        <w:spacing w:after="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Сценическое движение – 26 часов</w:t>
      </w:r>
    </w:p>
    <w:p w:rsidR="005B5F84" w:rsidRPr="00E74098" w:rsidRDefault="005B5F84" w:rsidP="00E74098">
      <w:pPr>
        <w:numPr>
          <w:ilvl w:val="1"/>
          <w:numId w:val="30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Основы акробатики.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Основы акробатики, работа с равновесием, работа с предметами. Техника безопасности.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Продолжение работы над разминкой плечевого пояса: «Ветряная мельница», «Миксер», «Пружина», «Кошка лезет на забор». Тренинг «Тележка», «Собачка», «Гусиный шаг», «Прыжок на месте». Сценические падения : падения вперед согнувшись, падение назад на спину.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Формы проведения занятий: групповые.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Приёмы и методы: метод ступенчатого повышения нагрузок, метод плотных нагрузок, метод взаимообучения.  Дидактический материал:  маты или акробатические дорожки. Форма подведения итогов: этюды</w:t>
      </w:r>
    </w:p>
    <w:p w:rsidR="005B5F84" w:rsidRPr="00E74098" w:rsidRDefault="005B5F84" w:rsidP="00E74098">
      <w:pPr>
        <w:spacing w:after="12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5.2. Обучение танцу и искусству танцевальной импровизации.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Контрастная музыка: быстрая, медленная, веселая грустная. Сюжеты некоторых танцев. Особенности их движений. Элементы современного танца. Обучение танцу и искусству танцевальной импровизации.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работа: Учебно-тренировочная работа: универсальная разминка, тренировка суставно-мышечного аппарата, разучивание основных движений под музыку. Упражнения на вокально-двигательную координацию. Элементы разных по стилю танцевальных форм.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Позиции рук, позиции ног. Разучивание разминки плечевого пояса: «Ветряная мельница», «Миксер», «Пружина», «Кошка лезет на забор». Основные элементы бального танца «Венский вальс»: вальс – простая перемена (левый квадрат, правый квадрат), левый и правый поворот, фигура перемена направлений (правая и левая). Кружева. Волчок. Приблизительная схема танца на 8 тактов.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плотных нагрузок, метод взаимообучения.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маты или акробатические дорожки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    Форма подведения итогов: Составление  и разучивание танцевальной композиции с выученными элементами.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6. Работа над пьесой – 24 часов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6.1. Пьеса – основа спектакля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Особенности композиционного построения пьесы: ее экспозиция, завязка, кульминация и развязка. Время в пьесе. Персонажи- действующие лица спектакля.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работа над выбранной пьесой,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спектакля. Чтение и обсуждение пьесы, ее темы, идеи. Общий разговор о замысле спектакля.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анализ пьесы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6.2. Текст-основа постановки.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Повествовательный и драматический текст. Речевая характеристика персонажа. Речевое и внеречевое поведение. Монолог и диалог.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 ,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 Основная этюдно-постановочная работа по ролям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проблемный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составление таблицы «История про…, который…».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6.3.  Театральный грим. Костюм.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Отражение сценического образа при помощи грима.  Грим как один из способов достижения выразительности: обычный, эстрадный, характерный, абстрактный.  Способы накладывания грима.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Приемы накладывания грима. Создание эскизов грима для героев выбранной пьесы. Накладывание грима воспитанниками друг другу.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творческие лаборатории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гримировальный набор, жирный крем, тональный крем, помада, гуммоз, пудра, различные кисти, ватные тампоны, бумажные салфетки, альбомы, краски, карандаши.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создание эскизов более сложного грима.</w:t>
      </w:r>
    </w:p>
    <w:p w:rsidR="005B5F84" w:rsidRPr="00E74098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6.4.Театральный костюм.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Костюм – один из основных элементов, влияющих на представление об образе и характере. Костюм «конкретизированный» и «универсальный». Цвет, фактура.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создание эскизов костюмов для выбранной пьесы.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творческие лаборатории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иллюстрации из книг, фотографии, альбомы, краски, карандаши.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рефераты на тему: «Эпохи в зеркале моды».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6.5. Репетиционный период.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репетиции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импровизации, метод полных нагрузок.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премьера (первый показ спектакля на зрителя). Обсуждение премьерного спектакля (участвуют все актеры, все службы).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7. Мероприятия и психологические практикумы-22 часов</w:t>
      </w:r>
      <w:r w:rsidRPr="00E7409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Знакомство с методикой проведения и организации досуговых мероприятий. Тематическое планирование, разработка сценариев.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работа. Участие в подготовке досуговых мероприятий внутри учреждения. Выявление ошибок Оформление газеты «В мире театра».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занятия: вечера, праздники, конкурсы.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эвристический, метод полных нагрузок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 : сценарии.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Формы подведения итогов: Совместное обсуждение и оценка сделанного. 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8. Экскурсии – 4 часов</w:t>
      </w:r>
      <w:r w:rsidRPr="00E74098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Знакомство с экспозициями краеведческих музеев. Посещение храмов посёлка. Экскурсии в природу. Составление творческих отчётов о проведенных экскурсиях.  Правила ПДД, ТБ.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занятий: Экскурсия.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наглядный.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репродукции.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творческий отчёт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9. Итоговое занятие – 2 часа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Теория:Викторина по разделам программы обучения за год.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упражнения на коллективную согласованность; этюды на оправдание заданных словесных действий; чтецкие работы  по курсу «Художественное слово».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занятия: экзамен-выступление.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создание ситуации достижения и успеха.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 : текст викторины.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подведения итогов: экзамен, самоанализ деятельности.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E74098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74098">
        <w:rPr>
          <w:rFonts w:ascii="Times New Roman" w:hAnsi="Times New Roman" w:cs="Times New Roman"/>
          <w:b/>
          <w:bCs/>
          <w:sz w:val="24"/>
          <w:szCs w:val="24"/>
        </w:rPr>
        <w:t>.3. Содержание третьего года обучения</w:t>
      </w:r>
    </w:p>
    <w:p w:rsidR="005B5F84" w:rsidRPr="00E74098" w:rsidRDefault="005B5F84" w:rsidP="00E74098">
      <w:pPr>
        <w:spacing w:after="0" w:line="240" w:lineRule="auto"/>
        <w:ind w:right="180" w:hanging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.Вводное занятие.   – 3 часа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Цели и задачи обучения. Учебный план. Перспектива творческого роста.</w:t>
      </w:r>
    </w:p>
    <w:p w:rsidR="005B5F84" w:rsidRPr="00E74098" w:rsidRDefault="005B5F84" w:rsidP="00E74098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Практика: Показ литературно-музыкальной композиции для воспитанников 1-го года обучения..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занятия: выставка, мини-конференция.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Приемы и методы: создание ситуации успеха, наглядный, словесный, игровой.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выставочные экспонаты, фото, иллюстрации.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подведения итогов: анкетирование, беседа.</w:t>
      </w:r>
    </w:p>
    <w:p w:rsidR="005B5F84" w:rsidRPr="00E74098" w:rsidRDefault="005B5F84" w:rsidP="00423174">
      <w:pPr>
        <w:spacing w:after="0" w:line="240" w:lineRule="auto"/>
        <w:ind w:right="18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2. История театра. Театр как вид искусства  - 42 часа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2.1.Страницы истории театра: средневековый площадной театр.</w:t>
      </w:r>
    </w:p>
    <w:p w:rsidR="005B5F84" w:rsidRPr="00E74098" w:rsidRDefault="005B5F84" w:rsidP="00E74098">
      <w:pPr>
        <w:spacing w:after="0" w:line="240" w:lineRule="auto"/>
        <w:ind w:right="49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Теория:. Актер средневекового театра, его религиозный смысл. Актер средневекового театра, синтетический характер искусства «профессиональных развлекателей». Символика и условность оформления средневекового спектакля. Связь театра со средневековой литературой и изобразительным искусством. Трансформации традиций средневекового театра в современных театрализованных празднествах (карнавалах, маскарадах, шествиях).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Знакомство с искусством средневековой Европы по иллюстрациям и слайдам, по описаниям театральных представлений. Разыгрывание сценок, импровизации в духе средневековых театральных жанров. Подготовка этюдов «Средневековый театр». Просмотр видеофильмов с карнавалами, маскарадами.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 занятия по усвоению новых знаний.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 эвристический, метод импровизации.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раздаточным материалом, литература по теме,  видеофильмы.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разыгрывание мистерии.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2.2. Страницы истории театра: Театры, где играют дети.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Судьба школьного театра в России. Первый русский просветитель – Симеон Полоцкий. «Потешная палата», «Комедиальная храмина». Школьный театр Славяно-греко-латинской академии. Детское театральное движение 80-х  гг. XX в. Современные школьные театры.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Знакомство по иллюстрациям и фотографиям с устройством зрительного зала и оформлением сценической площадки русских театров. Заочная экскурсия по современным театрам.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 занятия по усвоению новых знаний.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 метод игрового содержания, наглядный, объяснительно-иллюстративный,  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литература,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блиц-опрос.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2.3. Гении русской сцены.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Знакомство с жизнью и творчеством М.Щепкина, П.Мочалова, В.Каратыгина.</w:t>
      </w:r>
    </w:p>
    <w:p w:rsidR="005B5F84" w:rsidRPr="00E74098" w:rsidRDefault="005B5F84" w:rsidP="00E7409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самостоятельная подготовка воспитанниками рефератов на тему.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устный журнал.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поисковый, эвристический, метод взаимообучения, объяснительно-иллюстративный.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литература по теме,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диски.</w:t>
      </w:r>
    </w:p>
    <w:p w:rsidR="005B5F84" w:rsidRPr="00E74098" w:rsidRDefault="005B5F84" w:rsidP="00E74098">
      <w:pPr>
        <w:spacing w:after="0" w:line="240" w:lineRule="auto"/>
        <w:ind w:right="18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создание папки-накопителя «Гении русской сцены».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2.4. Великие русские драматурги.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Знакомство с жизнью и творчеством Н. Островского и других драматургов.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самостоятельная подготовка воспитанниками рефератов на тему.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устный журнал.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поисковый, эвристический, метод взаимообучения, объяснительно-иллюстративный.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Дидактический материал: литература по теме, фотографии,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DVD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74098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– диски.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создание папки-накопителя «Гении русской сцены».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3. Актерская грамота   -   48 часов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3.1. Средства актёрского искусства.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Проявление индивидуальности человека в особенностях общения. Расширение сферы знаний о закономерностях действий. Знакомство с логикой межличностного общения. Борьба в межличностном общении как условие сценической выразительности.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Этюды на удерживание настойчивости. Упражнения на перевоплощение путем изменения  логики взаимодействия с партнером. Упражнение «Я играю так, потому что …». Просмотр и прослушивание музыки и видеоклипов. Работа над одной ролью (одним отрывком) всех студийцев. Упражнения на коллективную согласованность действий (одновременно, друг за другом, вовремя). Воспитывающие ситуации «Что будет, если я буду играть один..» Превращения заданного предмета с помощью действий во что-то другое (индивидуально, с помощниками).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беседы, игровые формы.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упражнениями и этюдами..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анализ практической деятельности.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3.2. Актер и его роли.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Теория:Проявление основных характерологических особенностей человека в особенностях логики построения взаимодействий с партнером (параметры общения). Значение постоянной работы над совершенствованием техники в творчестве актера.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упражнения на коллективную согласованность действий (одновременно, друг за другом, вовремя); Этюды на выразительность подачи одного из параметров межличностного общения: соотношение сил, интересов, инициативности, претенциозности или поглощения делом или «Большое зеркало». Выполнение этюдов, упражнений- тренингов. Упражнение: «Я сегодня – это …»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игровые, практические.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      Форма подведения итогов: Анализ работы своей и товарищей.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3.3.  Импровизация.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Роль импровизации, взаимосвязь импровизации с техническими навыками в репетиционной работе. Мизансцены спектакля. Импровизация и точность выполнения установленных мизансцен.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Выполнение этюдов, упражнений- тренингов. Анализ работы своей и товарищей. 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беседы, игровые формы, занятия-зачёт.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полных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карточки с заданиями.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Форма подведения итогов: анализ работы своей и товарищей. 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4.Художественноечтение – 18 часов</w:t>
      </w:r>
    </w:p>
    <w:p w:rsidR="005B5F84" w:rsidRPr="00E74098" w:rsidRDefault="005B5F84" w:rsidP="00E74098">
      <w:pPr>
        <w:numPr>
          <w:ilvl w:val="1"/>
          <w:numId w:val="31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Индивидуальные формы выступления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Многообразие индивидуальных форм выступления. Чтецкий номер в концерте. Мелодекламация. Литературная композиция и монтаж. «Театр одного актера».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Отработка навыка правильного дыхания при чтении и сознательного управления речеголосовым аппаратом (диапазоном голоса, его силой и подвижностью».Упражнения на рождение звука: «Бамбук», «Корни», «Тряпичная кукла», Резиновая кукла», «Фонарь», Антенна», «Разноцветный фонтан». Основы сценической «лепки» фразы (логика речи). Понятие о фразе. Естественное построение фразы.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Форма подведения итогов: Исполнение текста, демонстрирующего владение «лепкой» фразы.</w:t>
      </w:r>
    </w:p>
    <w:p w:rsidR="005B5F84" w:rsidRPr="00E74098" w:rsidRDefault="005B5F84" w:rsidP="00E74098">
      <w:pPr>
        <w:numPr>
          <w:ilvl w:val="1"/>
          <w:numId w:val="31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Разнообразие художественных приемов литературы.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Многообразие групповых форм выступления. «Поэтический театр», «Синяя блуза», «Агитбригада», капустник.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работа: Создание композиции путем сокращения текста с сохранением основной темы, идеи, главных героев. Соединение различных по содержанию, форме, стилю, ритму фрагментов литературных произведений.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групповые, игровые, занятие – зачёт.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капустник ко Дню театра.</w:t>
      </w:r>
    </w:p>
    <w:p w:rsidR="005B5F84" w:rsidRPr="00E74098" w:rsidRDefault="005B5F84" w:rsidP="00E74098">
      <w:pPr>
        <w:keepNext/>
        <w:spacing w:after="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Сценическое движение – 15 часов</w:t>
      </w:r>
    </w:p>
    <w:p w:rsidR="005B5F84" w:rsidRPr="00E74098" w:rsidRDefault="005B5F84" w:rsidP="00E74098">
      <w:pPr>
        <w:numPr>
          <w:ilvl w:val="1"/>
          <w:numId w:val="31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Основы акробатики.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Основы акробатики, работа с равновесием, работа с предметами. Техника безопасности. Практическая работа: Продолжение работы над разминкой плечевого пояса. Сценические падения : падения вперед согнувшись, падение назад на спину.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Формы проведения занятий: групповые.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плотных нагрузок, метод взаимообучения.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маты или акробатические дорожки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этюды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5.2.  Обучение танцу и искусству танцевальной импровизации.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Теория: Контрастная музыка: быстрая, медленная, веселая грустная. Сюжеты некоторых танцев. Особенности их движений. Элементы современного танца. Обучение танцу и искусству танцевальной импровизации.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Универсальная разминка. Тренировка суставно-мышечного аппарата, разучивание основных движений под музыку. Упражнения на вокально-двигательную координацию. Элементы разных по стилю танцевальных форм. Позиции рук, позиции ног. Самба – основной шаг, шаг с продвижением, виск, бутафого, корте-джако. «Ча-ча-ча» - основной шаг, веер, раскрытие (или «Нью-Йорк»). Основы европейского бального танца «Медленный вальс».Танцевальные композиции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групповые.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плотных нагрузок, метод взаимообучения.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маты или акробатические дорожки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      Форма подведения итогов: Составление  и разучивание танцевальной композиции с выученными элементами.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6. Работа над пьесой – 66</w:t>
      </w: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6.1. Пьеса – основа спектакля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Особенности композиционного построения пьесы: ее экспозиция, завязка, кульминация и развязка. Время в пьесе. Персонажи - действующие лица спектакля.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работа над выбранной пьесой,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спектакля. Чтение и обсуждение пьесы, ее темы, идеи. Общий разговор о замысле спектакля.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ступенчатого повышения нагрузок, метод игрового содержания, метод импровизации.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анализ пьесы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6.2. Текст-основа постановки.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Повествовательный и драматический текст. Речевая характеристика персонажа. Речевое и внеречевое поведение. Монолог и диалог.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 ,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 Основная этюдно-постановочная работа по ролям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практические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проблемный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индивидуальные карточки с упражнениями по теме.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составление таблицы «История про…, который…».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6.3.  Театральный грим. Костюм.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Отражение сценического образа при помощи грима.  Грим как один из способов достижения выразительности: обычный, эстрадный, характерный, абстрактный.  Способы накладывания грима.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Приемы накладывания грима. Создание эскизов грима для героев выбранной пьесы. Накладывание грима воспитанниками друг другу.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творческие лаборатории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гримировальный набор, жирный крем, тональный крем, помада, гуммоз, пудра, различные кисти, ватные тампоны, бумажные салфетки, альбомы, краски, карандаши.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создание эскизов более сложного грима.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E74098" w:rsidRDefault="005B5F84" w:rsidP="00E74098">
      <w:pPr>
        <w:spacing w:after="0" w:line="240" w:lineRule="auto"/>
        <w:ind w:right="18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6.4.Театральный костюм.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 Костюм – один из основных элементов, влияющих на представление об образе и характере. Костюм «конкретизированный» и «универсальный». Цвет, фактура.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создание эскизов костюмов для выбранной пьесы.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творческие лаборатории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эвристический, объяснительно-иллюстративный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 иллюстрации из книг, фотографии, альбомы, краски, карандаши.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рефераты на тему: «Эпохи в зеркале моды».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6.5. Репетиционный период.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работа: 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Формы проведения занятий: репетиции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Приёмы и методы: метод импровизации, метод полных нагрузок. </w:t>
      </w:r>
    </w:p>
    <w:p w:rsidR="005B5F84" w:rsidRPr="00E74098" w:rsidRDefault="005B5F84" w:rsidP="00E74098">
      <w:pPr>
        <w:spacing w:after="0" w:line="240" w:lineRule="auto"/>
        <w:ind w:right="18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премьера (первый показ спектакля на зрителя). Обсуждение премьерного спектакля (участвуют все актеры, все службы).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</w:rPr>
        <w:t>7. Мероприятия и психологические практикумы-12 часов.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 xml:space="preserve">Теория: Знакомство с методикой проведения и организации досуговых мероприятий. Тематическое планирование, разработка сценариев. 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74098">
        <w:rPr>
          <w:rFonts w:ascii="Times New Roman" w:hAnsi="Times New Roman" w:cs="Times New Roman"/>
          <w:sz w:val="24"/>
          <w:szCs w:val="24"/>
        </w:rPr>
        <w:t>Практическая работа. Участие в подготовке досуговых мероприятий внутри учреждения. Выявление ошибок Оформление газеты «В мире театра».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занятия: вечера, праздники, конкурсы.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эвристический, метод полных нагрузок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 : сценарии.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 xml:space="preserve">Формы подведения итогов: Совместное обсуждение и оценка сделанного. 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8. Экскурсии – 9 часов.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Теория: Знакомство с экспозициями краеведческих музеев. Посещение храмов посёлка. Экскурсии в природу. Составление творческих отчётов о проведенных экскурсиях.  Правила ПДД, ТБ.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проведения занятий: Экскурсия.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Приёмы и методы: наглядный.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материал: репродукции.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Форма подведения итогов: творческий отчёт</w:t>
      </w:r>
    </w:p>
    <w:p w:rsidR="005B5F84" w:rsidRPr="00E74098" w:rsidRDefault="005B5F84" w:rsidP="00E740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7409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9. Выпускной экзамен - 3 часа</w:t>
      </w:r>
    </w:p>
    <w:p w:rsidR="005B5F84" w:rsidRPr="00E74098" w:rsidRDefault="005B5F84" w:rsidP="00E7409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Итоговый результат выпускного экзамена выводится на основании трех оценок:</w:t>
      </w:r>
    </w:p>
    <w:p w:rsidR="005B5F84" w:rsidRPr="00E74098" w:rsidRDefault="005B5F84" w:rsidP="00E74098">
      <w:pPr>
        <w:numPr>
          <w:ilvl w:val="0"/>
          <w:numId w:val="32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За участие в спектаклях (качество и количество);</w:t>
      </w:r>
    </w:p>
    <w:p w:rsidR="005B5F84" w:rsidRPr="00E74098" w:rsidRDefault="005B5F84" w:rsidP="00E74098">
      <w:pPr>
        <w:numPr>
          <w:ilvl w:val="0"/>
          <w:numId w:val="32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За устный ответ и импровизированное выполнение этюда;</w:t>
      </w:r>
    </w:p>
    <w:p w:rsidR="005B5F84" w:rsidRPr="00E74098" w:rsidRDefault="005B5F84" w:rsidP="00E74098">
      <w:pPr>
        <w:numPr>
          <w:ilvl w:val="0"/>
          <w:numId w:val="32"/>
        </w:numPr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E74098">
        <w:rPr>
          <w:rFonts w:ascii="Times New Roman" w:hAnsi="Times New Roman" w:cs="Times New Roman"/>
          <w:sz w:val="24"/>
          <w:szCs w:val="24"/>
          <w:lang w:eastAsia="ru-RU"/>
        </w:rPr>
        <w:t>За исполнение актёрских работ и чтецкого репертуара на экзамене-концерте.</w:t>
      </w:r>
    </w:p>
    <w:p w:rsidR="005B5F84" w:rsidRPr="0019134D" w:rsidRDefault="005B5F84">
      <w:pPr>
        <w:rPr>
          <w:rFonts w:ascii="Times New Roman" w:hAnsi="Times New Roman" w:cs="Times New Roman"/>
          <w:b/>
          <w:bCs/>
        </w:rPr>
      </w:pPr>
    </w:p>
    <w:p w:rsidR="005B5F84" w:rsidRPr="0019134D" w:rsidRDefault="005B5F84" w:rsidP="001913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Материально-техническое  обеспечение реализации  программы</w:t>
      </w:r>
    </w:p>
    <w:p w:rsidR="005B5F84" w:rsidRPr="00A96E5C" w:rsidRDefault="005B5F84" w:rsidP="0019134D">
      <w:pPr>
        <w:shd w:val="clear" w:color="auto" w:fill="FFFFFF"/>
        <w:spacing w:before="75" w:after="150" w:line="240" w:lineRule="auto"/>
        <w:ind w:left="50" w:firstLine="51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33"/>
        <w:gridCol w:w="5243"/>
        <w:gridCol w:w="1983"/>
      </w:tblGrid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1.​ 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2.​ 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Парта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3.​ 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4.​ 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Доска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5.​ 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6.​ 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Мультимедиа проектор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7.​ 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Магнитная доска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B5F84" w:rsidRPr="00C24EF7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Учебные стенды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F84" w:rsidRPr="00A96E5C" w:rsidRDefault="005B5F84" w:rsidP="0066726E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96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</w:tbl>
    <w:p w:rsidR="005B5F84" w:rsidRPr="00555C4A" w:rsidRDefault="005B5F84" w:rsidP="0019134D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5F84" w:rsidRPr="0019134D" w:rsidRDefault="005B5F84" w:rsidP="0019134D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Дидактико-методическое обеспечение:</w:t>
      </w:r>
    </w:p>
    <w:p w:rsidR="005B5F84" w:rsidRPr="008E0421" w:rsidRDefault="005B5F84" w:rsidP="0019134D">
      <w:pPr>
        <w:shd w:val="clear" w:color="auto" w:fill="FFFFFF"/>
        <w:spacing w:after="15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E04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аблицы;схемы;плакаты;дидактические карточки;памятки;научная и специальная литература;раздаточный материал;видео- и аудиозаписи;мультимедийные материалы;компьютерные программные средства и др.</w:t>
      </w:r>
    </w:p>
    <w:p w:rsidR="005B5F84" w:rsidRDefault="005B5F84" w:rsidP="0019134D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Pr="0019134D" w:rsidRDefault="005B5F84" w:rsidP="0019134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Default="005B5F84" w:rsidP="0019134D">
      <w:pPr>
        <w:spacing w:after="0" w:line="240" w:lineRule="auto"/>
        <w:ind w:right="180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19134D">
        <w:rPr>
          <w:rFonts w:ascii="Times New Roman" w:hAnsi="Times New Roman" w:cs="Times New Roman"/>
          <w:b/>
          <w:bCs/>
          <w:sz w:val="24"/>
          <w:szCs w:val="24"/>
        </w:rPr>
        <w:t>Распределение форм и методов по годам и темам  программы</w:t>
      </w:r>
      <w:r w:rsidRPr="0019134D">
        <w:rPr>
          <w:rFonts w:ascii="Times New Roman" w:hAnsi="Times New Roman" w:cs="Times New Roman"/>
          <w:sz w:val="24"/>
          <w:szCs w:val="24"/>
        </w:rPr>
        <w:t>:</w:t>
      </w:r>
    </w:p>
    <w:p w:rsidR="005B5F84" w:rsidRPr="0019134D" w:rsidRDefault="005B5F84" w:rsidP="0019134D">
      <w:pPr>
        <w:spacing w:after="0" w:line="240" w:lineRule="auto"/>
        <w:ind w:right="180"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3"/>
        <w:gridCol w:w="2939"/>
        <w:gridCol w:w="3717"/>
      </w:tblGrid>
      <w:tr w:rsidR="005B5F84" w:rsidRPr="00C24EF7"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проведения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Приёмы и методы</w:t>
            </w:r>
          </w:p>
        </w:tc>
      </w:tr>
      <w:tr w:rsidR="005B5F84" w:rsidRPr="00C24EF7"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История театра. 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Групповые  занятия по усвоению новых знаний, игровые групповые занятия, практические занятия, творческая лаборатория, заочная экскурсия, 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  игрового содержания, наглядный, объяснительно-иллюстративный,  метод импровизации, репродуктивный, </w:t>
            </w:r>
          </w:p>
        </w:tc>
      </w:tr>
      <w:tr w:rsidR="005B5F84" w:rsidRPr="00C24EF7"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Актерская грамота   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беседы, игровые формы,  занятие-зачёт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 полных нагрузок, метод игрового содержания, метод импровизации.</w:t>
            </w:r>
          </w:p>
        </w:tc>
      </w:tr>
      <w:tr w:rsidR="005B5F84" w:rsidRPr="00C24EF7"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Художественное чтение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Групповые,  игровые,  занятие-зачёт.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 ступенчатого повышения нагрузок, метод игрового содержания, метод импровизации</w:t>
            </w:r>
          </w:p>
        </w:tc>
      </w:tr>
      <w:tr w:rsidR="005B5F84" w:rsidRPr="00C24EF7"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Сценическое движение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Групповые 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 ступенчатого повышения нагрузок, метод плотных нагрузок, метод взаимообучения</w:t>
            </w:r>
          </w:p>
        </w:tc>
      </w:tr>
      <w:tr w:rsidR="005B5F84" w:rsidRPr="00C24EF7"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пьесой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Практические, творческие лаборатории, репетиции.</w:t>
            </w:r>
          </w:p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  ступенчатого повышения нагрузок, метод игрового содержания, метод импровизации,  эвристический, проблемный, объяснительно-иллюстративный,  метод импровизации, метод полных нагрузок. </w:t>
            </w:r>
          </w:p>
        </w:tc>
      </w:tr>
      <w:tr w:rsidR="005B5F84" w:rsidRPr="00C24EF7"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и психологические практикумы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Вечера, праздники, конкурсы, практикумы.</w:t>
            </w:r>
          </w:p>
        </w:tc>
        <w:tc>
          <w:tcPr>
            <w:tcW w:w="0" w:type="auto"/>
          </w:tcPr>
          <w:p w:rsidR="005B5F84" w:rsidRPr="0019134D" w:rsidRDefault="005B5F84" w:rsidP="0019134D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Эвристический, метод полных нагрузок</w:t>
            </w:r>
          </w:p>
        </w:tc>
      </w:tr>
    </w:tbl>
    <w:p w:rsidR="005B5F84" w:rsidRPr="0019134D" w:rsidRDefault="005B5F84" w:rsidP="0019134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19134D" w:rsidRDefault="005B5F84" w:rsidP="0019134D">
      <w:pPr>
        <w:tabs>
          <w:tab w:val="left" w:pos="6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sz w:val="24"/>
          <w:szCs w:val="24"/>
          <w:lang w:eastAsia="ru-RU"/>
        </w:rPr>
        <w:t>Использование разнообразных форм обучения повышает продуктивность занятий, повышает интерес учащихся к учебному процессу.</w:t>
      </w:r>
    </w:p>
    <w:p w:rsidR="005B5F84" w:rsidRPr="0019134D" w:rsidRDefault="005B5F84" w:rsidP="0019134D">
      <w:pPr>
        <w:tabs>
          <w:tab w:val="left" w:pos="709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sz w:val="24"/>
          <w:szCs w:val="24"/>
          <w:lang w:eastAsia="ru-RU"/>
        </w:rPr>
        <w:t>В процессе обучения применяются такие формы занятий: групповые занятия, индивидуальные, теоретические, практические, игровые, семинары, творческие лаборатории, соревнования, конкурсы, устный журнал, экскурсии, занятие-путешествие, занятия  зачёты, экзаменационные показы.</w:t>
      </w:r>
    </w:p>
    <w:p w:rsidR="005B5F84" w:rsidRPr="0019134D" w:rsidRDefault="005B5F84" w:rsidP="0019134D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В зависимости от поставленной цели: обучающей, воспитывающей, развивающей используются различные  формы работы на занятиях:</w:t>
      </w:r>
    </w:p>
    <w:p w:rsidR="005B5F84" w:rsidRPr="0019134D" w:rsidRDefault="005B5F84" w:rsidP="0019134D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 xml:space="preserve">  В учебно-воспитательный процесс следует включать экскурсии в краеведческие музеи, вечера-встречи с деятелями театрального искусства, воспитательные мероприятия, психологические тренинги, посещение спектаклей профессионального и любительских театров,  что  позволит накопить и расширить зрительский опыт воспитанников, развить у них умение отличать настоящее искусство от «лживого», приходить к правильному нравственному суждению.</w:t>
      </w:r>
    </w:p>
    <w:p w:rsidR="005B5F84" w:rsidRDefault="005B5F84" w:rsidP="0019134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Default="005B5F84" w:rsidP="0019134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1913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Ожидаемые результаты </w:t>
      </w:r>
    </w:p>
    <w:p w:rsidR="005B5F84" w:rsidRPr="0019134D" w:rsidRDefault="005B5F84" w:rsidP="0019134D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концу года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ЗНАЕТ: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     Что такое театр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     Чем отличается театр от других видов искусств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      С чего зародился театр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     Какие виды театров существуют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      Кто создаёт театральные полотна (спектакли)</w:t>
      </w:r>
    </w:p>
    <w:p w:rsidR="005B5F84" w:rsidRPr="0019134D" w:rsidRDefault="005B5F84" w:rsidP="0019134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Виды театра;</w:t>
      </w:r>
    </w:p>
    <w:p w:rsidR="005B5F84" w:rsidRPr="0019134D" w:rsidRDefault="005B5F84" w:rsidP="0019134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Основные выразительные средства сценического мастерства;</w:t>
      </w:r>
    </w:p>
    <w:p w:rsidR="005B5F84" w:rsidRPr="0019134D" w:rsidRDefault="005B5F84" w:rsidP="0019134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Основы пластического тренинга как главное средство выражения сценического действия.</w:t>
      </w:r>
    </w:p>
    <w:p w:rsidR="005B5F84" w:rsidRDefault="005B5F84" w:rsidP="001913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B5F84" w:rsidRDefault="005B5F84" w:rsidP="001913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ИМЕЕТ ПОНЯТИЯ:</w:t>
      </w:r>
    </w:p>
    <w:p w:rsidR="005B5F84" w:rsidRPr="0019134D" w:rsidRDefault="005B5F84" w:rsidP="0019134D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 элементарных технических средствах сцены.</w:t>
      </w:r>
    </w:p>
    <w:p w:rsidR="005B5F84" w:rsidRPr="0019134D" w:rsidRDefault="005B5F84" w:rsidP="0019134D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 оформлении сцены.</w:t>
      </w:r>
    </w:p>
    <w:p w:rsidR="005B5F84" w:rsidRPr="0019134D" w:rsidRDefault="005B5F84" w:rsidP="0019134D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нормах поведения на сцене и в зрительном зале</w:t>
      </w:r>
    </w:p>
    <w:p w:rsidR="005B5F84" w:rsidRDefault="005B5F84" w:rsidP="001913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B5F84" w:rsidRPr="0019134D" w:rsidRDefault="005B5F84" w:rsidP="001913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УМЕЕТ: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     Выражать свое отношение к явлениям в жизни и на сцене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     Образно мыслить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      Концентрировать внимание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     Ощущать себя в сценическом пространстве</w:t>
      </w:r>
    </w:p>
    <w:p w:rsidR="005B5F84" w:rsidRPr="0019134D" w:rsidRDefault="005B5F84" w:rsidP="001913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5.   Уметь ставить творческую цель, подчинив всю деятельность её достижению;</w:t>
      </w:r>
    </w:p>
    <w:p w:rsidR="005B5F84" w:rsidRPr="0019134D" w:rsidRDefault="005B5F84" w:rsidP="001913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6.  Уметь планировать и контролировать свою деятельность;</w:t>
      </w:r>
    </w:p>
    <w:p w:rsidR="005B5F84" w:rsidRPr="0019134D" w:rsidRDefault="005B5F84" w:rsidP="001913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7.  Уметь защищать свои интересы;</w:t>
      </w:r>
    </w:p>
    <w:p w:rsidR="005B5F84" w:rsidRPr="0019134D" w:rsidRDefault="005B5F84" w:rsidP="001913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8. Владеть темпо-ритмом, чувством пространства сцены;</w:t>
      </w:r>
    </w:p>
    <w:p w:rsidR="005B5F84" w:rsidRPr="0019134D" w:rsidRDefault="005B5F84" w:rsidP="0019134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Владеть своими эмоциями;</w:t>
      </w:r>
    </w:p>
    <w:p w:rsidR="005B5F84" w:rsidRPr="0019134D" w:rsidRDefault="005B5F84" w:rsidP="0019134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Уметь импровизировать;</w:t>
      </w:r>
    </w:p>
    <w:p w:rsidR="005B5F84" w:rsidRPr="0019134D" w:rsidRDefault="005B5F84" w:rsidP="0019134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Работать с текстом;</w:t>
      </w:r>
    </w:p>
    <w:p w:rsidR="005B5F84" w:rsidRPr="0019134D" w:rsidRDefault="005B5F84" w:rsidP="001913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4D">
        <w:rPr>
          <w:rFonts w:ascii="Times New Roman" w:hAnsi="Times New Roman" w:cs="Times New Roman"/>
          <w:sz w:val="24"/>
          <w:szCs w:val="24"/>
        </w:rPr>
        <w:t>12.Работать с костюмами, гримом, с  театральными реквизитами;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sz w:val="24"/>
          <w:szCs w:val="24"/>
          <w:lang w:eastAsia="ru-RU"/>
        </w:rPr>
        <w:t>13.Выражать свой образ в движении, мимике.</w:t>
      </w:r>
    </w:p>
    <w:p w:rsidR="005B5F84" w:rsidRDefault="005B5F84" w:rsidP="001913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B5F84" w:rsidRPr="0019134D" w:rsidRDefault="005B5F84" w:rsidP="001913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ПРЕОБРЕТАЕТ НАВЫКИ: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     Общения с партнером (одноклассниками)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     Элементарного актёрского мастерства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      Образного восприятия окружающего мира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     Адекватного и образного реагирования на внешние раздражители</w:t>
      </w:r>
    </w:p>
    <w:p w:rsidR="005B5F84" w:rsidRPr="0019134D" w:rsidRDefault="005B5F84" w:rsidP="0019134D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      Коллективного творчества</w:t>
      </w:r>
    </w:p>
    <w:p w:rsidR="005B5F84" w:rsidRPr="0019134D" w:rsidRDefault="005B5F84" w:rsidP="001913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B5F84" w:rsidRPr="0019134D" w:rsidRDefault="005B5F84" w:rsidP="0019134D">
      <w:pPr>
        <w:widowControl w:val="0"/>
        <w:tabs>
          <w:tab w:val="left" w:pos="54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19134D" w:rsidRDefault="005B5F84" w:rsidP="0019134D">
      <w:pPr>
        <w:widowControl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913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Список литературы </w:t>
      </w:r>
    </w:p>
    <w:p w:rsidR="005B5F84" w:rsidRPr="0019134D" w:rsidRDefault="005B5F84" w:rsidP="0019134D">
      <w:pPr>
        <w:widowControl w:val="0"/>
        <w:spacing w:after="0" w:line="240" w:lineRule="auto"/>
        <w:ind w:left="-36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5F84" w:rsidRPr="0019134D" w:rsidRDefault="005B5F84" w:rsidP="0019134D">
      <w:pPr>
        <w:widowControl w:val="0"/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Аджиева Е.М. 50 сценариев классных часов / Е.М.Аджиева, Л.А. Байкова, Л.К. Гребенкина, О.В. Еремкина, Н.А. Жокина, Н.В. Мартишина. – М.: Центр «Педагогический поиск», 2002. – 160 с.</w:t>
      </w:r>
    </w:p>
    <w:p w:rsidR="005B5F84" w:rsidRPr="0019134D" w:rsidRDefault="005B5F84" w:rsidP="0019134D">
      <w:pPr>
        <w:widowControl w:val="0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Бабанский Ю. К.  Педагогика /    Ю.К. Бабанский - М.,  1988. -  626 с.</w:t>
      </w:r>
    </w:p>
    <w:p w:rsidR="005B5F84" w:rsidRPr="0019134D" w:rsidRDefault="005B5F84" w:rsidP="0019134D">
      <w:pPr>
        <w:widowControl w:val="0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Безымянная О. Школьный театр.  Москва «Айрис Пресс» Рольф, 2001 г.-270 с.</w:t>
      </w:r>
    </w:p>
    <w:p w:rsidR="005B5F84" w:rsidRPr="0019134D" w:rsidRDefault="005B5F84" w:rsidP="0019134D">
      <w:pPr>
        <w:widowControl w:val="0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Возрастная и педагогическая психология: Учеб.пособие для студентов пед.ин-тов./Под ред.проф.А.В.Петровского. – М., Просвещение, 1973.</w:t>
      </w:r>
    </w:p>
    <w:p w:rsidR="005B5F84" w:rsidRPr="0019134D" w:rsidRDefault="005B5F84" w:rsidP="0019134D">
      <w:pPr>
        <w:widowControl w:val="0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Воспитательный процесс: изучение эффективности. Методические рекомендации / Под ред. Е.Н. Степанова. – М.: ТЦ «Сфера», 2001. – 128с.</w:t>
      </w:r>
    </w:p>
    <w:p w:rsidR="005B5F84" w:rsidRPr="0019134D" w:rsidRDefault="005B5F84" w:rsidP="00DB6873">
      <w:pPr>
        <w:tabs>
          <w:tab w:val="center" w:pos="-180"/>
          <w:tab w:val="left" w:pos="0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Корниенко Н.А. Эмоционально-нравственные основы личности: Автореф.дис.насоиск.уч.ст.докт.психол.наук / Н.А.Корниенко – Новосибирск, 1992. – 55 с.</w:t>
      </w:r>
    </w:p>
    <w:p w:rsidR="005B5F84" w:rsidRPr="0019134D" w:rsidRDefault="005B5F84" w:rsidP="00DB6873">
      <w:pPr>
        <w:tabs>
          <w:tab w:val="center" w:pos="-180"/>
          <w:tab w:val="left" w:pos="180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 xml:space="preserve">Кристи Г.В. Основы актерского мастерства, Советская Россия, 1970г. </w:t>
      </w:r>
    </w:p>
    <w:p w:rsidR="005B5F84" w:rsidRPr="0019134D" w:rsidRDefault="005B5F84" w:rsidP="00DB6873">
      <w:pPr>
        <w:tabs>
          <w:tab w:val="center" w:pos="-180"/>
          <w:tab w:val="left" w:pos="180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Методическое пособие. В помощь начинающим руководителям театральной студии, Белгород, 2003 г.</w:t>
      </w:r>
    </w:p>
    <w:p w:rsidR="005B5F84" w:rsidRPr="0019134D" w:rsidRDefault="005B5F84" w:rsidP="00DB6873">
      <w:pPr>
        <w:tabs>
          <w:tab w:val="center" w:pos="-180"/>
          <w:tab w:val="left" w:pos="180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Немов Р.С. Психология: Учебн.длястуд.высш.пед.учеб.заведений: В 3 кн.- 4е изд. / Р.С. Немов – М.: Гуманит.изд.центр ВЛАДОС, 2002.-Кн.»: Психология образования.- 608 с.</w:t>
      </w:r>
    </w:p>
    <w:p w:rsidR="005B5F84" w:rsidRPr="0019134D" w:rsidRDefault="005B5F84" w:rsidP="00DB6873">
      <w:pPr>
        <w:tabs>
          <w:tab w:val="center" w:pos="-180"/>
          <w:tab w:val="left" w:pos="180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Особенности воспитания в условиях дополнительного образования. М.: ГОУ ЦРСДОД, 2004. – 64 с. (Серия «Библиотечка для педагогов, родителей и детей»).</w:t>
      </w:r>
    </w:p>
    <w:p w:rsidR="005B5F84" w:rsidRPr="0019134D" w:rsidRDefault="005B5F84" w:rsidP="00DB6873">
      <w:pPr>
        <w:widowControl w:val="0"/>
        <w:tabs>
          <w:tab w:val="center" w:pos="-180"/>
          <w:tab w:val="left" w:pos="180"/>
          <w:tab w:val="left" w:pos="92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Организация воспитательной работы в школе: для заместителей директоров по воспитанию, классных руководителей и воспитателей/Библиотека администрации школы. Образовательный центр “Педагогический поиск”/под ред. Гуткиной Л.Д., - М., 1996. - 79с.</w:t>
      </w:r>
    </w:p>
    <w:p w:rsidR="005B5F84" w:rsidRPr="0019134D" w:rsidRDefault="005B5F84" w:rsidP="00DB6873">
      <w:pPr>
        <w:widowControl w:val="0"/>
        <w:tabs>
          <w:tab w:val="center" w:pos="-180"/>
          <w:tab w:val="left" w:pos="180"/>
          <w:tab w:val="left" w:pos="92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12. </w:t>
      </w:r>
      <w:r w:rsidRPr="0019134D">
        <w:rPr>
          <w:rFonts w:ascii="Times New Roman" w:hAnsi="Times New Roman" w:cs="Times New Roman"/>
          <w:sz w:val="24"/>
          <w:szCs w:val="24"/>
          <w:lang w:eastAsia="ru-RU"/>
        </w:rPr>
        <w:t>Панфилов А.Ю., Букатов В.М.. Программы. «Театр 1-11 классы». Министерство образования Российской Федерации, М.: «Просвещение», 1995г.</w:t>
      </w:r>
    </w:p>
    <w:p w:rsidR="005B5F84" w:rsidRDefault="005B5F84"/>
    <w:p w:rsidR="005B5F84" w:rsidRDefault="005B5F84"/>
    <w:p w:rsidR="005B5F84" w:rsidRDefault="005B5F84"/>
    <w:p w:rsidR="005B5F84" w:rsidRDefault="005B5F84"/>
    <w:p w:rsidR="005B5F84" w:rsidRDefault="005B5F84"/>
    <w:p w:rsidR="005B5F84" w:rsidRDefault="005B5F84"/>
    <w:p w:rsidR="005B5F84" w:rsidRDefault="005B5F84"/>
    <w:p w:rsidR="005B5F84" w:rsidRDefault="005B5F84"/>
    <w:p w:rsidR="005B5F84" w:rsidRDefault="005B5F84"/>
    <w:p w:rsidR="005B5F84" w:rsidRDefault="005B5F84">
      <w:pPr>
        <w:sectPr w:rsidR="005B5F84" w:rsidSect="00FA23CB">
          <w:pgSz w:w="11906" w:h="16838"/>
          <w:pgMar w:top="1134" w:right="1274" w:bottom="1134" w:left="1701" w:header="708" w:footer="708" w:gutter="0"/>
          <w:cols w:space="708"/>
          <w:docGrid w:linePitch="360"/>
        </w:sectPr>
      </w:pPr>
    </w:p>
    <w:p w:rsidR="005B5F84" w:rsidRPr="0066726E" w:rsidRDefault="005B5F84" w:rsidP="0019134D">
      <w:pPr>
        <w:tabs>
          <w:tab w:val="left" w:pos="9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8.1. </w:t>
      </w:r>
      <w:r w:rsidRPr="0066726E">
        <w:rPr>
          <w:rFonts w:ascii="Times New Roman" w:hAnsi="Times New Roman" w:cs="Times New Roman"/>
          <w:b/>
          <w:bCs/>
          <w:sz w:val="24"/>
          <w:szCs w:val="24"/>
        </w:rPr>
        <w:t>Календарный учебный график первого года обучения</w:t>
      </w: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2"/>
        <w:gridCol w:w="1147"/>
        <w:gridCol w:w="1134"/>
        <w:gridCol w:w="1418"/>
        <w:gridCol w:w="2551"/>
        <w:gridCol w:w="851"/>
        <w:gridCol w:w="2551"/>
        <w:gridCol w:w="2268"/>
        <w:gridCol w:w="2838"/>
      </w:tblGrid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№п\п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2551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занятия</w:t>
            </w:r>
          </w:p>
        </w:tc>
        <w:tc>
          <w:tcPr>
            <w:tcW w:w="851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1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268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838" w:type="dxa"/>
          </w:tcPr>
          <w:p w:rsidR="005B5F84" w:rsidRPr="0066726E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презентация коллектива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 xml:space="preserve">1.Вводное занятие  «Разрешите представиться»   </w:t>
            </w:r>
          </w:p>
        </w:tc>
        <w:tc>
          <w:tcPr>
            <w:tcW w:w="226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анкетирование, беседа.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 занятия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Первоначальные представления о театре как виде искусства.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блиц-опрос, самостоятельные импровизации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игровые групповые занятия.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 как одно из древнейших искусств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игры-импровизации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творческая лаборатория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5F84" w:rsidRPr="0066726E" w:rsidRDefault="005B5F84" w:rsidP="00A65264">
            <w:pPr>
              <w:spacing w:after="0" w:line="240" w:lineRule="auto"/>
              <w:ind w:right="180"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представления о видах </w:t>
            </w:r>
          </w:p>
          <w:p w:rsidR="005B5F84" w:rsidRPr="0066726E" w:rsidRDefault="005B5F84" w:rsidP="00A65264">
            <w:pPr>
              <w:spacing w:after="0" w:line="240" w:lineRule="auto"/>
              <w:ind w:right="180"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театрального искусства: театр кукол</w:t>
            </w:r>
          </w:p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разыгрывание сценок на темы сказочных сюжетов.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заочная экскурсия по театральным цехам.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 – искусство коллективное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6726E" w:rsidRDefault="005B5F84" w:rsidP="009978E0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 на тему:  «Путешествие по театральной программке».</w:t>
            </w:r>
          </w:p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беседы, игровые формы.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Многообразие выразительных средств в театре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практической деятельности.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беседы, игровые формы.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Значение поведения в актерском искусстве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самостоятельная импровизация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беседы, игровые формы.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Бессловесные и словесные действия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работы своей и товарищей.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</w:rPr>
              <w:t>Художественное чтение как вид исполнительского искусства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упражнения по дыханию, упражнения на развитие и управление речеголосовым аппаратом.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групповые, игровые.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5B5F84" w:rsidRPr="0066726E" w:rsidRDefault="005B5F84" w:rsidP="00785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</w:rPr>
              <w:t>Логика речи.</w:t>
            </w:r>
          </w:p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упражнения по дыханию, исполнение текста, демонстрирующего владение «лепкой» фразы.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групповые, занятие-зачёт.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5B5F84" w:rsidRPr="00C24EF7" w:rsidRDefault="005B5F84" w:rsidP="00785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</w:rPr>
              <w:t>Словесные воздействия.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6726E" w:rsidRDefault="005B5F84" w:rsidP="009978E0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исполнение каждым воспитанником работ из своего чтецкого репертуара.</w:t>
            </w:r>
          </w:p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Основы акробатики.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Обучение танцу и искусству танцевальной импровизации.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танцевальная композиция на заданную тему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Пьеса – основа спектакля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6726E" w:rsidRDefault="005B5F84" w:rsidP="0066726E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 «История про…, который…».</w:t>
            </w:r>
          </w:p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Текст-основа постановки.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6726E" w:rsidRDefault="005B5F84" w:rsidP="0066726E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 «История про…, который…».</w:t>
            </w:r>
          </w:p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лаборатории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Театральный грим. Костюм.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создание эскизов более сложного грима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лаборатории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Театральный костюм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рефераты на тему: «Эпохи в зеркале моды».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репетиции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Репетиционный период.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премьера (первый показ спектакля на зрителя).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Мероприятия и психологические практикумы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сделанного.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творческий отчёт</w:t>
            </w:r>
          </w:p>
        </w:tc>
      </w:tr>
      <w:tr w:rsidR="005B5F84" w:rsidRPr="00C24EF7">
        <w:trPr>
          <w:jc w:val="center"/>
        </w:trPr>
        <w:tc>
          <w:tcPr>
            <w:tcW w:w="722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7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6726E" w:rsidRDefault="005B5F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блиц-турнир, зачет.</w:t>
            </w:r>
          </w:p>
        </w:tc>
        <w:tc>
          <w:tcPr>
            <w:tcW w:w="8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экзамен, самоанализ деятельности</w:t>
            </w:r>
          </w:p>
        </w:tc>
      </w:tr>
      <w:tr w:rsidR="005B5F84" w:rsidRPr="00C24EF7">
        <w:trPr>
          <w:trHeight w:val="378"/>
          <w:jc w:val="center"/>
        </w:trPr>
        <w:tc>
          <w:tcPr>
            <w:tcW w:w="15480" w:type="dxa"/>
            <w:gridSpan w:val="9"/>
          </w:tcPr>
          <w:p w:rsidR="005B5F84" w:rsidRPr="00C24EF7" w:rsidRDefault="005B5F84" w:rsidP="007850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2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– 144 часов</w:t>
            </w:r>
          </w:p>
        </w:tc>
      </w:tr>
    </w:tbl>
    <w:p w:rsidR="005B5F84" w:rsidRPr="0066726E" w:rsidRDefault="005B5F84" w:rsidP="0066726E">
      <w:pPr>
        <w:tabs>
          <w:tab w:val="left" w:pos="9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8.2. </w:t>
      </w:r>
      <w:r w:rsidRPr="0066726E">
        <w:rPr>
          <w:rFonts w:ascii="Times New Roman" w:hAnsi="Times New Roman" w:cs="Times New Roman"/>
          <w:b/>
          <w:bCs/>
          <w:sz w:val="24"/>
          <w:szCs w:val="24"/>
        </w:rPr>
        <w:t>Календарный учебный график первого года обучения</w:t>
      </w: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2"/>
        <w:gridCol w:w="1147"/>
        <w:gridCol w:w="1134"/>
        <w:gridCol w:w="1418"/>
        <w:gridCol w:w="2551"/>
        <w:gridCol w:w="851"/>
        <w:gridCol w:w="2551"/>
        <w:gridCol w:w="2268"/>
        <w:gridCol w:w="2838"/>
      </w:tblGrid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№п\п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занятия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26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83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игра-путешествие.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26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анкетирование, беседа.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История театра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игра-путешествие.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 как вид искусства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Страницы истории театра: театр Древнего Востока.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разыгрывание мистерии.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434EE1" w:rsidRDefault="005B5F84" w:rsidP="00642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Страницы истории театра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434EE1" w:rsidRDefault="005B5F84" w:rsidP="00642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 xml:space="preserve">блиц-опрос, 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Страницы истории театра: театр Древней Греции.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самостоятельные импровизации.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42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видах театрального искусства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42E9A" w:rsidRDefault="005B5F84" w:rsidP="00642E9A">
            <w:pPr>
              <w:spacing w:after="0" w:line="240" w:lineRule="auto"/>
              <w:ind w:right="180"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2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работы на тему: «О чём рассказала музыка».</w:t>
            </w:r>
          </w:p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видах театрального искусства: музыкальный театр.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434EE1" w:rsidRDefault="005B5F84" w:rsidP="00642E9A">
            <w:pPr>
              <w:spacing w:after="0" w:line="240" w:lineRule="auto"/>
              <w:ind w:right="180"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2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работы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творческая лаборатория.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42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 xml:space="preserve">Театр в ряду других искусств. 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задания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 в ряду других искусств. Общее и особенное.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задания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беседы, игровые формы.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5B5F84" w:rsidRPr="00642E9A" w:rsidRDefault="005B5F84" w:rsidP="00642E9A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2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актёрского искусства. </w:t>
            </w:r>
          </w:p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практической деятельности.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игровые, практические.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Актер и его роли.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работы своей и товарищей.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беседы, игровые формы, занятия-зачёт.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Бессловесные и словесные действия (повторение).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работы своей и товарищей.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5B5F84" w:rsidRPr="00073757" w:rsidRDefault="005B5F84" w:rsidP="00073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757">
              <w:rPr>
                <w:rFonts w:ascii="Times New Roman" w:hAnsi="Times New Roman" w:cs="Times New Roman"/>
                <w:sz w:val="24"/>
                <w:szCs w:val="24"/>
              </w:rPr>
              <w:t>Художественное чтение как вид исполнительского искусства.</w:t>
            </w:r>
          </w:p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073757" w:rsidRDefault="005B5F84" w:rsidP="00073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757">
              <w:rPr>
                <w:rFonts w:ascii="Times New Roman" w:hAnsi="Times New Roman" w:cs="Times New Roman"/>
                <w:sz w:val="24"/>
                <w:szCs w:val="24"/>
              </w:rPr>
              <w:t>Исполнение текста, демонстрирующего владение «лепкой» фразы.</w:t>
            </w:r>
          </w:p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групповые, игровые, занятие – зачёт.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Разнообразие художественных приемов литературы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073757" w:rsidRDefault="005B5F84" w:rsidP="00073757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7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исполнение каждым воспитанником работ из своего чтецкого репертуара. </w:t>
            </w:r>
          </w:p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групповые, игровые, занятие – зачёт.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Словесные воздействия.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434EE1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737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сполнение каждым воспитанником работ из своего чтецкого репертуара. 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Основы акробатики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Обучение танцу и искусству танцевальной импровизации.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 и разучивание танцевальной композиции 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Пьеса – основа спектакля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пьесы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Текст-основа постановки.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434EE1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A2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 «История про…, который…».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лаборатории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Театральный грим. Костюм.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создание эскизов более сложного грима.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лаборатории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Театральный костюм.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рефераты на тему: «Эпохи в зеркале моды».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репетиции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Репетиционный период.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премьера (первый показ спектакля на зрителя).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Мероприятия и психологические практикумы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C24EF7" w:rsidRDefault="005B5F84" w:rsidP="004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</w:rPr>
              <w:t>Знакомство с методикойпроведения и организации досуговых мероприятий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875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</w:rPr>
              <w:t>разработка сценариев.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924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творческий отчёт</w:t>
            </w:r>
          </w:p>
        </w:tc>
      </w:tr>
      <w:tr w:rsidR="005B5F84" w:rsidRPr="00C24EF7">
        <w:trPr>
          <w:trHeight w:val="881"/>
          <w:jc w:val="center"/>
        </w:trPr>
        <w:tc>
          <w:tcPr>
            <w:tcW w:w="722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7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экзамен-выступление.</w:t>
            </w:r>
          </w:p>
        </w:tc>
        <w:tc>
          <w:tcPr>
            <w:tcW w:w="851" w:type="dxa"/>
          </w:tcPr>
          <w:p w:rsidR="005B5F84" w:rsidRPr="00434EE1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экзамен, самоанализ деятельности.</w:t>
            </w:r>
          </w:p>
        </w:tc>
      </w:tr>
      <w:tr w:rsidR="005B5F84" w:rsidRPr="00C24EF7">
        <w:trPr>
          <w:trHeight w:val="265"/>
          <w:jc w:val="center"/>
        </w:trPr>
        <w:tc>
          <w:tcPr>
            <w:tcW w:w="15480" w:type="dxa"/>
            <w:gridSpan w:val="9"/>
          </w:tcPr>
          <w:p w:rsidR="005B5F84" w:rsidRPr="00C24EF7" w:rsidRDefault="005B5F84" w:rsidP="001A2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216 часов</w:t>
            </w:r>
          </w:p>
          <w:p w:rsidR="005B5F84" w:rsidRPr="00C24EF7" w:rsidRDefault="005B5F84" w:rsidP="001A2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B5F84" w:rsidRDefault="005B5F84" w:rsidP="0066726E">
      <w:pPr>
        <w:tabs>
          <w:tab w:val="left" w:pos="4260"/>
        </w:tabs>
        <w:rPr>
          <w:rFonts w:ascii="Times New Roman" w:hAnsi="Times New Roman" w:cs="Times New Roman"/>
          <w:sz w:val="24"/>
          <w:szCs w:val="24"/>
        </w:rPr>
      </w:pPr>
    </w:p>
    <w:p w:rsidR="005B5F84" w:rsidRDefault="005B5F84" w:rsidP="00434EE1">
      <w:pPr>
        <w:tabs>
          <w:tab w:val="left" w:pos="97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B5F84" w:rsidRPr="0066726E" w:rsidRDefault="005B5F84" w:rsidP="00434EE1">
      <w:pPr>
        <w:tabs>
          <w:tab w:val="left" w:pos="9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Pr="0066726E">
        <w:rPr>
          <w:rFonts w:ascii="Times New Roman" w:hAnsi="Times New Roman" w:cs="Times New Roman"/>
          <w:b/>
          <w:bCs/>
          <w:sz w:val="24"/>
          <w:szCs w:val="24"/>
        </w:rPr>
        <w:t>Ка</w:t>
      </w:r>
      <w:r>
        <w:rPr>
          <w:rFonts w:ascii="Times New Roman" w:hAnsi="Times New Roman" w:cs="Times New Roman"/>
          <w:b/>
          <w:bCs/>
          <w:sz w:val="24"/>
          <w:szCs w:val="24"/>
        </w:rPr>
        <w:t>лендарный учебный график третьего</w:t>
      </w:r>
      <w:r w:rsidRPr="0066726E">
        <w:rPr>
          <w:rFonts w:ascii="Times New Roman" w:hAnsi="Times New Roman" w:cs="Times New Roman"/>
          <w:b/>
          <w:bCs/>
          <w:sz w:val="24"/>
          <w:szCs w:val="24"/>
        </w:rPr>
        <w:t xml:space="preserve"> года обучения</w:t>
      </w: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2"/>
        <w:gridCol w:w="1147"/>
        <w:gridCol w:w="1134"/>
        <w:gridCol w:w="1418"/>
        <w:gridCol w:w="2551"/>
        <w:gridCol w:w="851"/>
        <w:gridCol w:w="2551"/>
        <w:gridCol w:w="2268"/>
        <w:gridCol w:w="2838"/>
      </w:tblGrid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№п\п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занятия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26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выставка, мини-конференция.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26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анкетирование, беседа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Страницы истории театра: средневековый площадной театр.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разыгрывание мистерии.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Страницы истории театра: Театры, где играют дети.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блиц-опрос.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устный журнал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Гении русской сцены.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434EE1" w:rsidRDefault="005B5F84" w:rsidP="00434EE1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папки-накопителя «Гении русской сцены».</w:t>
            </w:r>
          </w:p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устный журнал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Великие русские драматурги.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434EE1" w:rsidRDefault="005B5F84" w:rsidP="00434EE1">
            <w:pPr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E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папки-накопителя «Гении русской сцены».</w:t>
            </w:r>
          </w:p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беседы, игровые формы.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Средства актёрского искусства.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практической деятельности.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игровые, практические.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Актер и его роли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работы своей и товарищей.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беседы, игровые формы, занятия-зачёт.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Импровизация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анализ работы своей и товарищей.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:rsidR="005B5F84" w:rsidRPr="00974BCC" w:rsidRDefault="005B5F84" w:rsidP="00974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BCC">
              <w:rPr>
                <w:rFonts w:ascii="Times New Roman" w:hAnsi="Times New Roman" w:cs="Times New Roman"/>
                <w:sz w:val="24"/>
                <w:szCs w:val="24"/>
              </w:rPr>
              <w:t>Индивидуальные формы выступления</w:t>
            </w:r>
          </w:p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974BCC" w:rsidRDefault="005B5F84" w:rsidP="00974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4BCC">
              <w:rPr>
                <w:rFonts w:ascii="Times New Roman" w:hAnsi="Times New Roman" w:cs="Times New Roman"/>
                <w:sz w:val="24"/>
                <w:szCs w:val="24"/>
              </w:rPr>
              <w:t>сполнение текста, демонстрирующего владение «лепкой» фразы.</w:t>
            </w:r>
          </w:p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групповые, игровые, занятие – зачёт.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:rsidR="005B5F84" w:rsidRPr="00974BCC" w:rsidRDefault="005B5F84" w:rsidP="00974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BCC">
              <w:rPr>
                <w:rFonts w:ascii="Times New Roman" w:hAnsi="Times New Roman" w:cs="Times New Roman"/>
                <w:sz w:val="24"/>
                <w:szCs w:val="24"/>
              </w:rPr>
              <w:t>Разнообразие художественных приемов литературы.</w:t>
            </w:r>
          </w:p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капустник ко Дню театра.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</w:tcPr>
          <w:p w:rsidR="005B5F84" w:rsidRPr="00974BCC" w:rsidRDefault="005B5F84" w:rsidP="00974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BCC">
              <w:rPr>
                <w:rFonts w:ascii="Times New Roman" w:hAnsi="Times New Roman" w:cs="Times New Roman"/>
                <w:sz w:val="24"/>
                <w:szCs w:val="24"/>
              </w:rPr>
              <w:t>Основы акробатики.</w:t>
            </w:r>
          </w:p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этюды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Обучение танцу и искусству танцевальной импровизации.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Составление  и разучивание танцевальной композиции с выученными элементами.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Пьеса – основа спектакля</w:t>
            </w:r>
          </w:p>
        </w:tc>
        <w:tc>
          <w:tcPr>
            <w:tcW w:w="2268" w:type="dxa"/>
          </w:tcPr>
          <w:p w:rsidR="005B5F84" w:rsidRPr="00C24EF7" w:rsidRDefault="005B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пьесы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Текст-основа постановки.</w:t>
            </w:r>
          </w:p>
        </w:tc>
        <w:tc>
          <w:tcPr>
            <w:tcW w:w="226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F52116" w:rsidRDefault="005B5F84" w:rsidP="00F52116">
            <w:pPr>
              <w:spacing w:after="0" w:line="240" w:lineRule="auto"/>
              <w:ind w:right="180"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21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 «История про…, который…».</w:t>
            </w:r>
          </w:p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лаборатории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Театральный грим. Костюм.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создание эскизов более сложного грима.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творческие лаборатории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Театральный костюм.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рефераты на тему: «Эпохи в зеркале моды».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репетиции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Репетиционный период.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премьера (первый показ спектакля на зрителя).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Мероприятия и психологические практикумы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</w:rPr>
              <w:t>Знакомство с методикой проведения и организации досуговых мероприятий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вечера, праздники, конкурсы.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</w:rPr>
              <w:t>разработка сценариев.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и оценка сделанного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творческий отчёт</w:t>
            </w:r>
          </w:p>
        </w:tc>
      </w:tr>
      <w:tr w:rsidR="005B5F84" w:rsidRPr="00C24EF7">
        <w:trPr>
          <w:trHeight w:val="1091"/>
          <w:jc w:val="center"/>
        </w:trPr>
        <w:tc>
          <w:tcPr>
            <w:tcW w:w="722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7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экзамен-выступление.</w:t>
            </w:r>
          </w:p>
        </w:tc>
        <w:tc>
          <w:tcPr>
            <w:tcW w:w="851" w:type="dxa"/>
          </w:tcPr>
          <w:p w:rsidR="005B5F84" w:rsidRPr="006E09D2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Выпускной экзамен</w:t>
            </w:r>
          </w:p>
        </w:tc>
        <w:tc>
          <w:tcPr>
            <w:tcW w:w="2268" w:type="dxa"/>
          </w:tcPr>
          <w:p w:rsidR="005B5F84" w:rsidRPr="00C24EF7" w:rsidRDefault="005B5F84" w:rsidP="0085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«Староильдеряковская СОШ»Каб.№9</w:t>
            </w:r>
          </w:p>
        </w:tc>
        <w:tc>
          <w:tcPr>
            <w:tcW w:w="2838" w:type="dxa"/>
          </w:tcPr>
          <w:p w:rsidR="005B5F84" w:rsidRPr="00C24EF7" w:rsidRDefault="005B5F84" w:rsidP="00853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sz w:val="24"/>
                <w:szCs w:val="24"/>
              </w:rPr>
              <w:t>экзамен, самоанализ деятельности.</w:t>
            </w:r>
          </w:p>
        </w:tc>
      </w:tr>
      <w:tr w:rsidR="005B5F84" w:rsidRPr="00C24EF7">
        <w:trPr>
          <w:trHeight w:val="469"/>
          <w:jc w:val="center"/>
        </w:trPr>
        <w:tc>
          <w:tcPr>
            <w:tcW w:w="15480" w:type="dxa"/>
            <w:gridSpan w:val="9"/>
          </w:tcPr>
          <w:p w:rsidR="005B5F84" w:rsidRPr="00C24EF7" w:rsidRDefault="005B5F84" w:rsidP="00F52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E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216 часов</w:t>
            </w:r>
          </w:p>
        </w:tc>
      </w:tr>
    </w:tbl>
    <w:p w:rsidR="005B5F84" w:rsidRPr="006E09D2" w:rsidRDefault="005B5F84" w:rsidP="0066726E">
      <w:pPr>
        <w:tabs>
          <w:tab w:val="left" w:pos="426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B5F84" w:rsidRPr="006E09D2" w:rsidSect="0019134D">
      <w:pgSz w:w="16838" w:h="11906" w:orient="landscape"/>
      <w:pgMar w:top="170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F84" w:rsidRDefault="005B5F84">
      <w:pPr>
        <w:spacing w:after="0" w:line="240" w:lineRule="auto"/>
      </w:pPr>
      <w:r>
        <w:separator/>
      </w:r>
    </w:p>
  </w:endnote>
  <w:endnote w:type="continuationSeparator" w:id="0">
    <w:p w:rsidR="005B5F84" w:rsidRDefault="005B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F84" w:rsidRDefault="005B5F84">
      <w:pPr>
        <w:spacing w:after="0" w:line="240" w:lineRule="auto"/>
      </w:pPr>
      <w:r>
        <w:separator/>
      </w:r>
    </w:p>
  </w:footnote>
  <w:footnote w:type="continuationSeparator" w:id="0">
    <w:p w:rsidR="005B5F84" w:rsidRDefault="005B5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DB5"/>
    <w:multiLevelType w:val="multilevel"/>
    <w:tmpl w:val="568EE9FC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76"/>
        </w:tabs>
        <w:ind w:left="50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2160"/>
      </w:pPr>
      <w:rPr>
        <w:rFonts w:hint="default"/>
      </w:rPr>
    </w:lvl>
  </w:abstractNum>
  <w:abstractNum w:abstractNumId="1">
    <w:nsid w:val="09582108"/>
    <w:multiLevelType w:val="multilevel"/>
    <w:tmpl w:val="3F5AC080"/>
    <w:lvl w:ilvl="0">
      <w:start w:val="4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188"/>
        </w:tabs>
        <w:ind w:left="1188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836"/>
        </w:tabs>
        <w:ind w:left="1836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3492"/>
        </w:tabs>
        <w:ind w:left="3492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4500"/>
        </w:tabs>
        <w:ind w:left="45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08"/>
        </w:tabs>
        <w:ind w:left="5508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56"/>
        </w:tabs>
        <w:ind w:left="6156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164"/>
        </w:tabs>
        <w:ind w:left="7164" w:hanging="2160"/>
      </w:pPr>
      <w:rPr>
        <w:rFonts w:hint="default"/>
        <w:b/>
        <w:bCs/>
      </w:rPr>
    </w:lvl>
  </w:abstractNum>
  <w:abstractNum w:abstractNumId="2">
    <w:nsid w:val="0EC311AF"/>
    <w:multiLevelType w:val="hybridMultilevel"/>
    <w:tmpl w:val="16D8C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711B56"/>
    <w:multiLevelType w:val="hybridMultilevel"/>
    <w:tmpl w:val="E8D02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12AD23D9"/>
    <w:multiLevelType w:val="hybridMultilevel"/>
    <w:tmpl w:val="F8162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58F3540"/>
    <w:multiLevelType w:val="multilevel"/>
    <w:tmpl w:val="3F5AC080"/>
    <w:lvl w:ilvl="0">
      <w:start w:val="4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188"/>
        </w:tabs>
        <w:ind w:left="1188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836"/>
        </w:tabs>
        <w:ind w:left="1836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3492"/>
        </w:tabs>
        <w:ind w:left="3492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4500"/>
        </w:tabs>
        <w:ind w:left="45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08"/>
        </w:tabs>
        <w:ind w:left="5508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56"/>
        </w:tabs>
        <w:ind w:left="6156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164"/>
        </w:tabs>
        <w:ind w:left="7164" w:hanging="2160"/>
      </w:pPr>
      <w:rPr>
        <w:rFonts w:hint="default"/>
        <w:b/>
        <w:bCs/>
      </w:rPr>
    </w:lvl>
  </w:abstractNum>
  <w:abstractNum w:abstractNumId="6">
    <w:nsid w:val="17AE154B"/>
    <w:multiLevelType w:val="hybridMultilevel"/>
    <w:tmpl w:val="1B96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8007F9B"/>
    <w:multiLevelType w:val="hybridMultilevel"/>
    <w:tmpl w:val="808C1E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ADB7E63"/>
    <w:multiLevelType w:val="hybridMultilevel"/>
    <w:tmpl w:val="472E2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099347C"/>
    <w:multiLevelType w:val="hybridMultilevel"/>
    <w:tmpl w:val="632C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40460AE"/>
    <w:multiLevelType w:val="hybridMultilevel"/>
    <w:tmpl w:val="93128A0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256005AC"/>
    <w:multiLevelType w:val="hybridMultilevel"/>
    <w:tmpl w:val="42565350"/>
    <w:lvl w:ilvl="0" w:tplc="81CCE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4131CF"/>
    <w:multiLevelType w:val="hybridMultilevel"/>
    <w:tmpl w:val="26DC489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cs="Wingdings" w:hint="default"/>
      </w:rPr>
    </w:lvl>
  </w:abstractNum>
  <w:abstractNum w:abstractNumId="13">
    <w:nsid w:val="2A9C5343"/>
    <w:multiLevelType w:val="hybridMultilevel"/>
    <w:tmpl w:val="EC1ECE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CF206B9"/>
    <w:multiLevelType w:val="multilevel"/>
    <w:tmpl w:val="31CE330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76"/>
        </w:tabs>
        <w:ind w:left="50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2160"/>
      </w:pPr>
      <w:rPr>
        <w:rFonts w:hint="default"/>
      </w:rPr>
    </w:lvl>
  </w:abstractNum>
  <w:abstractNum w:abstractNumId="15">
    <w:nsid w:val="2D6C3AB9"/>
    <w:multiLevelType w:val="multilevel"/>
    <w:tmpl w:val="3372F51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7C41031"/>
    <w:multiLevelType w:val="hybridMultilevel"/>
    <w:tmpl w:val="A732A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E60ADD"/>
    <w:multiLevelType w:val="hybridMultilevel"/>
    <w:tmpl w:val="CF7A14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>
    <w:nsid w:val="3C427B93"/>
    <w:multiLevelType w:val="hybridMultilevel"/>
    <w:tmpl w:val="2B2E06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1981EA4"/>
    <w:multiLevelType w:val="hybridMultilevel"/>
    <w:tmpl w:val="4E50BD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0">
    <w:nsid w:val="42B43E75"/>
    <w:multiLevelType w:val="hybridMultilevel"/>
    <w:tmpl w:val="679A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3EC68B4"/>
    <w:multiLevelType w:val="hybridMultilevel"/>
    <w:tmpl w:val="52307B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2">
    <w:nsid w:val="46323F0D"/>
    <w:multiLevelType w:val="hybridMultilevel"/>
    <w:tmpl w:val="60A2BF0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</w:rPr>
    </w:lvl>
    <w:lvl w:ilvl="1" w:tplc="22849D82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cs="Wingdings" w:hint="default"/>
      </w:rPr>
    </w:lvl>
  </w:abstractNum>
  <w:abstractNum w:abstractNumId="23">
    <w:nsid w:val="476F3FCC"/>
    <w:multiLevelType w:val="hybridMultilevel"/>
    <w:tmpl w:val="5F826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8151DE9"/>
    <w:multiLevelType w:val="hybridMultilevel"/>
    <w:tmpl w:val="6A129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9A75EE5"/>
    <w:multiLevelType w:val="hybridMultilevel"/>
    <w:tmpl w:val="BE56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A4F7A2E"/>
    <w:multiLevelType w:val="hybridMultilevel"/>
    <w:tmpl w:val="03CE5EC4"/>
    <w:lvl w:ilvl="0" w:tplc="F87432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C8F524C"/>
    <w:multiLevelType w:val="hybridMultilevel"/>
    <w:tmpl w:val="0652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40E6948"/>
    <w:multiLevelType w:val="hybridMultilevel"/>
    <w:tmpl w:val="8B78E5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9">
    <w:nsid w:val="5B1500DA"/>
    <w:multiLevelType w:val="multilevel"/>
    <w:tmpl w:val="3F5AC080"/>
    <w:lvl w:ilvl="0">
      <w:start w:val="4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188"/>
        </w:tabs>
        <w:ind w:left="1188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836"/>
        </w:tabs>
        <w:ind w:left="1836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3492"/>
        </w:tabs>
        <w:ind w:left="3492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4500"/>
        </w:tabs>
        <w:ind w:left="45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08"/>
        </w:tabs>
        <w:ind w:left="5508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56"/>
        </w:tabs>
        <w:ind w:left="6156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164"/>
        </w:tabs>
        <w:ind w:left="7164" w:hanging="2160"/>
      </w:pPr>
      <w:rPr>
        <w:rFonts w:hint="default"/>
        <w:b/>
        <w:bCs/>
      </w:rPr>
    </w:lvl>
  </w:abstractNum>
  <w:abstractNum w:abstractNumId="30">
    <w:nsid w:val="5BA64A0B"/>
    <w:multiLevelType w:val="hybridMultilevel"/>
    <w:tmpl w:val="03CE5EC4"/>
    <w:lvl w:ilvl="0" w:tplc="F87432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F464620"/>
    <w:multiLevelType w:val="hybridMultilevel"/>
    <w:tmpl w:val="8558E8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2662994"/>
    <w:multiLevelType w:val="hybridMultilevel"/>
    <w:tmpl w:val="AD60D5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2691ED0"/>
    <w:multiLevelType w:val="hybridMultilevel"/>
    <w:tmpl w:val="C2F2709E"/>
    <w:lvl w:ilvl="0" w:tplc="81CCE9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>
    <w:nsid w:val="62C55A90"/>
    <w:multiLevelType w:val="hybridMultilevel"/>
    <w:tmpl w:val="3CC6F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6895792"/>
    <w:multiLevelType w:val="multilevel"/>
    <w:tmpl w:val="3F5AC080"/>
    <w:lvl w:ilvl="0">
      <w:start w:val="4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188"/>
        </w:tabs>
        <w:ind w:left="1188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836"/>
        </w:tabs>
        <w:ind w:left="1836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3492"/>
        </w:tabs>
        <w:ind w:left="3492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4500"/>
        </w:tabs>
        <w:ind w:left="45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08"/>
        </w:tabs>
        <w:ind w:left="5508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56"/>
        </w:tabs>
        <w:ind w:left="6156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164"/>
        </w:tabs>
        <w:ind w:left="7164" w:hanging="2160"/>
      </w:pPr>
      <w:rPr>
        <w:rFonts w:hint="default"/>
        <w:b/>
        <w:bCs/>
      </w:rPr>
    </w:lvl>
  </w:abstractNum>
  <w:abstractNum w:abstractNumId="36">
    <w:nsid w:val="67365A30"/>
    <w:multiLevelType w:val="hybridMultilevel"/>
    <w:tmpl w:val="6238639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7">
    <w:nsid w:val="6B0458D9"/>
    <w:multiLevelType w:val="hybridMultilevel"/>
    <w:tmpl w:val="8FE23D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6B9A3D79"/>
    <w:multiLevelType w:val="hybridMultilevel"/>
    <w:tmpl w:val="2860671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9">
    <w:nsid w:val="6D5C3766"/>
    <w:multiLevelType w:val="hybridMultilevel"/>
    <w:tmpl w:val="1568B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03D3189"/>
    <w:multiLevelType w:val="hybridMultilevel"/>
    <w:tmpl w:val="82D25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2CB2F40"/>
    <w:multiLevelType w:val="hybridMultilevel"/>
    <w:tmpl w:val="AE48A7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2">
    <w:nsid w:val="787A42F8"/>
    <w:multiLevelType w:val="hybridMultilevel"/>
    <w:tmpl w:val="DD34A6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A487EC8"/>
    <w:multiLevelType w:val="multilevel"/>
    <w:tmpl w:val="568EE9FC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76"/>
        </w:tabs>
        <w:ind w:left="50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2160"/>
      </w:pPr>
      <w:rPr>
        <w:rFonts w:hint="default"/>
      </w:rPr>
    </w:lvl>
  </w:abstractNum>
  <w:num w:numId="1">
    <w:abstractNumId w:val="22"/>
  </w:num>
  <w:num w:numId="2">
    <w:abstractNumId w:val="37"/>
  </w:num>
  <w:num w:numId="3">
    <w:abstractNumId w:val="27"/>
  </w:num>
  <w:num w:numId="4">
    <w:abstractNumId w:val="12"/>
  </w:num>
  <w:num w:numId="5">
    <w:abstractNumId w:val="10"/>
  </w:num>
  <w:num w:numId="6">
    <w:abstractNumId w:val="32"/>
  </w:num>
  <w:num w:numId="7">
    <w:abstractNumId w:val="13"/>
  </w:num>
  <w:num w:numId="8">
    <w:abstractNumId w:val="6"/>
  </w:num>
  <w:num w:numId="9">
    <w:abstractNumId w:val="17"/>
  </w:num>
  <w:num w:numId="10">
    <w:abstractNumId w:val="3"/>
  </w:num>
  <w:num w:numId="11">
    <w:abstractNumId w:val="19"/>
  </w:num>
  <w:num w:numId="12">
    <w:abstractNumId w:val="34"/>
  </w:num>
  <w:num w:numId="13">
    <w:abstractNumId w:val="36"/>
  </w:num>
  <w:num w:numId="14">
    <w:abstractNumId w:val="42"/>
  </w:num>
  <w:num w:numId="15">
    <w:abstractNumId w:val="28"/>
  </w:num>
  <w:num w:numId="16">
    <w:abstractNumId w:val="41"/>
  </w:num>
  <w:num w:numId="17">
    <w:abstractNumId w:val="31"/>
  </w:num>
  <w:num w:numId="18">
    <w:abstractNumId w:val="20"/>
  </w:num>
  <w:num w:numId="19">
    <w:abstractNumId w:val="8"/>
  </w:num>
  <w:num w:numId="20">
    <w:abstractNumId w:val="9"/>
  </w:num>
  <w:num w:numId="21">
    <w:abstractNumId w:val="21"/>
  </w:num>
  <w:num w:numId="22">
    <w:abstractNumId w:val="2"/>
  </w:num>
  <w:num w:numId="23">
    <w:abstractNumId w:val="16"/>
  </w:num>
  <w:num w:numId="24">
    <w:abstractNumId w:val="4"/>
  </w:num>
  <w:num w:numId="25">
    <w:abstractNumId w:val="25"/>
  </w:num>
  <w:num w:numId="26">
    <w:abstractNumId w:val="23"/>
  </w:num>
  <w:num w:numId="27">
    <w:abstractNumId w:val="40"/>
  </w:num>
  <w:num w:numId="28">
    <w:abstractNumId w:val="29"/>
  </w:num>
  <w:num w:numId="29">
    <w:abstractNumId w:val="15"/>
  </w:num>
  <w:num w:numId="30">
    <w:abstractNumId w:val="0"/>
  </w:num>
  <w:num w:numId="31">
    <w:abstractNumId w:val="14"/>
  </w:num>
  <w:num w:numId="32">
    <w:abstractNumId w:val="18"/>
  </w:num>
  <w:num w:numId="33">
    <w:abstractNumId w:val="26"/>
  </w:num>
  <w:num w:numId="34">
    <w:abstractNumId w:val="24"/>
  </w:num>
  <w:num w:numId="35">
    <w:abstractNumId w:val="38"/>
  </w:num>
  <w:num w:numId="36">
    <w:abstractNumId w:val="30"/>
  </w:num>
  <w:num w:numId="37">
    <w:abstractNumId w:val="11"/>
  </w:num>
  <w:num w:numId="38">
    <w:abstractNumId w:val="7"/>
  </w:num>
  <w:num w:numId="39">
    <w:abstractNumId w:val="33"/>
  </w:num>
  <w:num w:numId="40">
    <w:abstractNumId w:val="39"/>
  </w:num>
  <w:num w:numId="41">
    <w:abstractNumId w:val="5"/>
  </w:num>
  <w:num w:numId="42">
    <w:abstractNumId w:val="35"/>
  </w:num>
  <w:num w:numId="43">
    <w:abstractNumId w:val="1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3702"/>
    <w:rsid w:val="00003702"/>
    <w:rsid w:val="00056374"/>
    <w:rsid w:val="00073757"/>
    <w:rsid w:val="000E5FEF"/>
    <w:rsid w:val="0019134D"/>
    <w:rsid w:val="001A2958"/>
    <w:rsid w:val="001C1231"/>
    <w:rsid w:val="003728D3"/>
    <w:rsid w:val="003820D5"/>
    <w:rsid w:val="003D186E"/>
    <w:rsid w:val="00423174"/>
    <w:rsid w:val="00434EE1"/>
    <w:rsid w:val="004B4D88"/>
    <w:rsid w:val="004E7F19"/>
    <w:rsid w:val="005211F9"/>
    <w:rsid w:val="00555C4A"/>
    <w:rsid w:val="005B5F84"/>
    <w:rsid w:val="00642E9A"/>
    <w:rsid w:val="0064500F"/>
    <w:rsid w:val="0066726E"/>
    <w:rsid w:val="006811BF"/>
    <w:rsid w:val="006E09D2"/>
    <w:rsid w:val="007443D0"/>
    <w:rsid w:val="007850B3"/>
    <w:rsid w:val="007A61D3"/>
    <w:rsid w:val="007B05A5"/>
    <w:rsid w:val="007E4C13"/>
    <w:rsid w:val="00853D10"/>
    <w:rsid w:val="008C6369"/>
    <w:rsid w:val="008E0421"/>
    <w:rsid w:val="00941BEC"/>
    <w:rsid w:val="00974BCC"/>
    <w:rsid w:val="009916B5"/>
    <w:rsid w:val="009978E0"/>
    <w:rsid w:val="009F0558"/>
    <w:rsid w:val="009F71FE"/>
    <w:rsid w:val="00A41030"/>
    <w:rsid w:val="00A65264"/>
    <w:rsid w:val="00A96E5C"/>
    <w:rsid w:val="00B24D53"/>
    <w:rsid w:val="00B413B0"/>
    <w:rsid w:val="00C24EF7"/>
    <w:rsid w:val="00C61E50"/>
    <w:rsid w:val="00CD1F40"/>
    <w:rsid w:val="00D4498E"/>
    <w:rsid w:val="00DB6873"/>
    <w:rsid w:val="00E74098"/>
    <w:rsid w:val="00F30325"/>
    <w:rsid w:val="00F452FB"/>
    <w:rsid w:val="00F52116"/>
    <w:rsid w:val="00FA23CB"/>
    <w:rsid w:val="00FB4F7F"/>
    <w:rsid w:val="00FE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98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03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nippet-info">
    <w:name w:val="snippet-info"/>
    <w:basedOn w:val="DefaultParagraphFont"/>
    <w:uiPriority w:val="99"/>
    <w:rsid w:val="004B4D88"/>
  </w:style>
  <w:style w:type="character" w:customStyle="1" w:styleId="snippet-info-item">
    <w:name w:val="snippet-info-item"/>
    <w:basedOn w:val="DefaultParagraphFont"/>
    <w:uiPriority w:val="99"/>
    <w:rsid w:val="004B4D88"/>
  </w:style>
  <w:style w:type="character" w:styleId="Hyperlink">
    <w:name w:val="Hyperlink"/>
    <w:basedOn w:val="DefaultParagraphFont"/>
    <w:uiPriority w:val="99"/>
    <w:semiHidden/>
    <w:rsid w:val="004B4D88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A23CB"/>
    <w:pPr>
      <w:ind w:left="720"/>
    </w:pPr>
  </w:style>
  <w:style w:type="table" w:styleId="TableGrid">
    <w:name w:val="Table Grid"/>
    <w:basedOn w:val="TableNormal"/>
    <w:uiPriority w:val="99"/>
    <w:rsid w:val="003728D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91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9134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19134D"/>
  </w:style>
  <w:style w:type="paragraph" w:styleId="Header">
    <w:name w:val="header"/>
    <w:basedOn w:val="Normal"/>
    <w:link w:val="HeaderChar"/>
    <w:uiPriority w:val="99"/>
    <w:rsid w:val="00191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134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75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519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403</TotalTime>
  <Pages>42</Pages>
  <Words>12308</Words>
  <Characters>-32766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Customer</cp:lastModifiedBy>
  <cp:revision>17</cp:revision>
  <dcterms:created xsi:type="dcterms:W3CDTF">2022-08-16T05:39:00Z</dcterms:created>
  <dcterms:modified xsi:type="dcterms:W3CDTF">2024-10-17T04:44:00Z</dcterms:modified>
</cp:coreProperties>
</file>